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491"/>
      </w:tblGrid>
      <w:tr w:rsidRPr="00BE6041" w:rsidR="001D7DC0" w:rsidTr="007D0585" w14:paraId="081BC1DC" w14:textId="77777777">
        <w:tc>
          <w:tcPr>
            <w:tcW w:w="3491" w:type="dxa"/>
          </w:tcPr>
          <w:p w:rsidRPr="00BE6041" w:rsidR="001D7DC0" w:rsidP="007D0585" w:rsidRDefault="001D7DC0" w14:paraId="32C1C645" w14:textId="26B7AF73">
            <w:pPr>
              <w:jc w:val="center"/>
              <w:rPr>
                <w:rFonts w:ascii="Arial" w:hAnsi="Arial" w:cs="Arial"/>
              </w:rPr>
            </w:pPr>
          </w:p>
          <w:p w:rsidRPr="00BE6041" w:rsidR="001D7DC0" w:rsidP="007D0585" w:rsidRDefault="001D7DC0" w14:paraId="4EE01769" w14:textId="77777777">
            <w:pPr>
              <w:jc w:val="center"/>
              <w:rPr>
                <w:rFonts w:ascii="Arial" w:hAnsi="Arial" w:cs="Arial"/>
              </w:rPr>
            </w:pPr>
            <w:r w:rsidRPr="00BE6041">
              <w:rPr>
                <w:rFonts w:ascii="Arial" w:hAnsi="Arial" w:cs="Arial"/>
              </w:rPr>
              <w:t>Republika Hrvatska</w:t>
            </w:r>
          </w:p>
          <w:p w:rsidRPr="00BE6041" w:rsidR="001D7DC0" w:rsidP="007D0585" w:rsidRDefault="001D7DC0" w14:paraId="05EF08E4" w14:textId="77777777">
            <w:pPr>
              <w:jc w:val="center"/>
              <w:rPr>
                <w:rFonts w:ascii="Arial" w:hAnsi="Arial" w:cs="Arial"/>
              </w:rPr>
            </w:pPr>
            <w:r w:rsidRPr="00BE6041">
              <w:rPr>
                <w:rFonts w:ascii="Arial" w:hAnsi="Arial" w:cs="Arial"/>
              </w:rPr>
              <w:t>Trgovački sud u Osijeku</w:t>
            </w:r>
          </w:p>
          <w:p w:rsidRPr="00BE6041" w:rsidR="001D7DC0" w:rsidP="007D0585" w:rsidRDefault="001D7DC0" w14:paraId="3E34BBF7" w14:textId="0F931E91">
            <w:pPr>
              <w:jc w:val="center"/>
              <w:rPr>
                <w:rFonts w:ascii="Arial" w:hAnsi="Arial" w:cs="Arial"/>
              </w:rPr>
            </w:pPr>
          </w:p>
        </w:tc>
      </w:tr>
    </w:tbl>
    <w:p w:rsidRPr="00BE6041" w:rsidR="00B06363" w:rsidP="00B06363" w:rsidRDefault="00DE248C" w14:paraId="2BE8C135" w14:textId="3B1F546B">
      <w:pPr>
        <w:jc w:val="right"/>
        <w15:collapsed w:val="false"/>
        <w:rPr>
          <w:rFonts w:ascii="Arial" w:hAnsi="Arial" w:cs="Arial"/>
        </w:rPr>
      </w:pPr>
      <w:r w:rsidRPr="000E6937">
        <w:rPr>
          <w:rFonts w:ascii="Arial" w:hAnsi="Arial" w:cs="Arial"/>
        </w:rPr>
        <w:t>Poslovni br</w:t>
      </w:r>
      <w:r w:rsidRPr="000E6937" w:rsidR="0020703D">
        <w:rPr>
          <w:rFonts w:ascii="Arial" w:hAnsi="Arial" w:cs="Arial"/>
        </w:rPr>
        <w:t>oj:</w:t>
      </w:r>
      <w:r w:rsidRPr="000E6937">
        <w:rPr>
          <w:rFonts w:ascii="Arial" w:hAnsi="Arial" w:cs="Arial"/>
        </w:rPr>
        <w:t xml:space="preserve"> </w:t>
      </w:r>
      <w:r w:rsidRPr="000E6937" w:rsidR="001E5072">
        <w:rPr>
          <w:rFonts w:ascii="Arial" w:hAnsi="Arial" w:cs="Arial"/>
        </w:rPr>
        <w:t>St-289/2026-</w:t>
      </w:r>
      <w:r w:rsidRPr="000E6937" w:rsidR="000E6937">
        <w:rPr>
          <w:rFonts w:ascii="Arial" w:hAnsi="Arial" w:cs="Arial"/>
        </w:rPr>
        <w:t>11</w:t>
      </w:r>
    </w:p>
    <w:p w:rsidRPr="00BE6041" w:rsidR="00B06363" w:rsidP="00B06363" w:rsidRDefault="00B06363" w14:paraId="1B48CF25" w14:textId="77777777">
      <w:pPr>
        <w:rPr>
          <w:rFonts w:ascii="Arial" w:hAnsi="Arial" w:cs="Arial"/>
        </w:rPr>
      </w:pPr>
    </w:p>
    <w:p w:rsidR="003E5563" w:rsidP="009A160A" w:rsidRDefault="003E5563" w14:paraId="612CD7E3" w14:textId="77777777">
      <w:pPr>
        <w:jc w:val="center"/>
        <w:rPr>
          <w:rFonts w:ascii="Arial" w:hAnsi="Arial" w:cs="Arial"/>
        </w:rPr>
      </w:pPr>
    </w:p>
    <w:p w:rsidR="003E5563" w:rsidP="009A160A" w:rsidRDefault="003E5563" w14:paraId="42811A4C" w14:textId="77777777">
      <w:pPr>
        <w:jc w:val="center"/>
        <w:rPr>
          <w:rFonts w:ascii="Arial" w:hAnsi="Arial" w:cs="Arial"/>
        </w:rPr>
      </w:pPr>
    </w:p>
    <w:p w:rsidRPr="00BE6041" w:rsidR="005420F2" w:rsidP="009A160A" w:rsidRDefault="001E5072" w14:paraId="05525492" w14:textId="106309F1">
      <w:pPr>
        <w:jc w:val="center"/>
        <w:rPr>
          <w:rFonts w:ascii="Arial" w:hAnsi="Arial" w:cs="Arial"/>
        </w:rPr>
      </w:pPr>
      <w:r w:rsidRPr="001E5072">
        <w:rPr>
          <w:rFonts w:ascii="Arial" w:hAnsi="Arial" w:cs="Arial"/>
        </w:rPr>
        <w:t>Z A P I S N I K</w:t>
      </w:r>
    </w:p>
    <w:p w:rsidR="005420F2" w:rsidP="005420F2" w:rsidRDefault="005420F2" w14:paraId="74B7DDD7" w14:textId="77777777">
      <w:pPr>
        <w:jc w:val="center"/>
        <w:rPr>
          <w:rFonts w:ascii="Arial" w:hAnsi="Arial" w:cs="Arial"/>
        </w:rPr>
      </w:pPr>
    </w:p>
    <w:p w:rsidRPr="00BE6041" w:rsidR="003E5563" w:rsidP="005420F2" w:rsidRDefault="003E5563" w14:paraId="762116CD" w14:textId="77777777">
      <w:pPr>
        <w:jc w:val="center"/>
        <w:rPr>
          <w:rFonts w:ascii="Arial" w:hAnsi="Arial" w:cs="Arial"/>
        </w:rPr>
      </w:pPr>
    </w:p>
    <w:p w:rsidR="005F2DBD" w:rsidP="00B226BA" w:rsidRDefault="001E5072" w14:paraId="5730FCE5" w14:textId="33AAFD72">
      <w:pPr>
        <w:ind w:firstLine="708"/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 xml:space="preserve">s ročišta radi rasprave o pretpostavkama za otvaranje stečajnog postupka nad </w:t>
      </w:r>
      <w:r w:rsidRPr="002C1F73">
        <w:rPr>
          <w:rFonts w:ascii="Arial" w:hAnsi="Arial" w:cs="Arial"/>
        </w:rPr>
        <w:t xml:space="preserve">dužnikom </w:t>
      </w:r>
      <w:bookmarkStart w:name="_Hlk199399382" w:id="0"/>
      <w:bookmarkStart w:name="_Hlk214623030" w:id="1"/>
      <w:proofErr w:type="spellStart"/>
      <w:r w:rsidRPr="002C1F73">
        <w:rPr>
          <w:rFonts w:ascii="Arial" w:hAnsi="Arial" w:cs="Arial"/>
        </w:rPr>
        <w:t>INVESTOS</w:t>
      </w:r>
      <w:proofErr w:type="spellEnd"/>
      <w:r w:rsidRPr="002C1F73">
        <w:rPr>
          <w:rFonts w:ascii="Arial" w:hAnsi="Arial" w:cs="Arial"/>
        </w:rPr>
        <w:t xml:space="preserve"> društvo s ograničenom odgovornošću za trgovinu i usluge, Osijek, Plitvička </w:t>
      </w:r>
      <w:proofErr w:type="spellStart"/>
      <w:r w:rsidRPr="002C1F73">
        <w:rPr>
          <w:rFonts w:ascii="Arial" w:hAnsi="Arial" w:cs="Arial"/>
        </w:rPr>
        <w:t>1A</w:t>
      </w:r>
      <w:proofErr w:type="spellEnd"/>
      <w:r w:rsidRPr="002C1F73">
        <w:rPr>
          <w:rFonts w:ascii="Arial" w:hAnsi="Arial" w:cs="Arial"/>
        </w:rPr>
        <w:t xml:space="preserve">, MBS: 030195576, OIB: </w:t>
      </w:r>
      <w:bookmarkEnd w:id="0"/>
      <w:bookmarkEnd w:id="1"/>
      <w:r w:rsidRPr="002C1F73">
        <w:rPr>
          <w:rFonts w:ascii="Arial" w:hAnsi="Arial" w:cs="Arial"/>
        </w:rPr>
        <w:t>03156882014</w:t>
      </w:r>
      <w:r w:rsidRPr="001E5072">
        <w:rPr>
          <w:rFonts w:ascii="Arial" w:hAnsi="Arial" w:cs="Arial"/>
        </w:rPr>
        <w:t xml:space="preserve">, održanog kod Trgovačkog suda u Osijeku, </w:t>
      </w:r>
      <w:r w:rsidR="005179C5">
        <w:rPr>
          <w:rFonts w:ascii="Arial" w:hAnsi="Arial" w:cs="Arial"/>
        </w:rPr>
        <w:t xml:space="preserve">održane </w:t>
      </w:r>
      <w:r>
        <w:rPr>
          <w:rFonts w:ascii="Arial" w:hAnsi="Arial" w:cs="Arial"/>
        </w:rPr>
        <w:t>30</w:t>
      </w:r>
      <w:r w:rsidRPr="001E5072">
        <w:rPr>
          <w:rFonts w:ascii="Arial" w:hAnsi="Arial" w:cs="Arial"/>
        </w:rPr>
        <w:t>. lipnja 2026.</w:t>
      </w:r>
    </w:p>
    <w:p w:rsidR="001E5072" w:rsidP="00B226BA" w:rsidRDefault="001E5072" w14:paraId="6D215259" w14:textId="77777777">
      <w:pPr>
        <w:ind w:firstLine="708"/>
        <w:jc w:val="both"/>
        <w:rPr>
          <w:rFonts w:ascii="Arial" w:hAnsi="Arial" w:cs="Arial"/>
        </w:rPr>
      </w:pPr>
    </w:p>
    <w:p w:rsidR="001E5072" w:rsidP="001E5072" w:rsidRDefault="001E5072" w14:paraId="73AB7C3C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Prisutni </w:t>
      </w:r>
      <w:r w:rsidRPr="001E5072">
        <w:rPr>
          <w:rFonts w:ascii="Arial" w:hAnsi="Arial" w:cs="Arial"/>
        </w:rPr>
        <w:t xml:space="preserve">od strane suda: </w:t>
      </w:r>
    </w:p>
    <w:p w:rsidR="001E5072" w:rsidP="001E5072" w:rsidRDefault="001E5072" w14:paraId="236A90B8" w14:textId="77777777">
      <w:pPr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 xml:space="preserve">1. Željka Matijević, sutkinja </w:t>
      </w:r>
    </w:p>
    <w:p w:rsidR="001E5072" w:rsidP="001E5072" w:rsidRDefault="001E5072" w14:paraId="508677D5" w14:textId="1FCB5D52">
      <w:pPr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>2. Vlasta Kuzevski, zapisničarka</w:t>
      </w:r>
      <w:r w:rsidR="000E6937">
        <w:rPr>
          <w:rFonts w:ascii="Arial" w:hAnsi="Arial" w:cs="Arial"/>
        </w:rPr>
        <w:t>.</w:t>
      </w:r>
    </w:p>
    <w:p w:rsidRPr="00BE6041" w:rsidR="001E5072" w:rsidP="00B226BA" w:rsidRDefault="001E5072" w14:paraId="7DF9B671" w14:textId="77777777">
      <w:pPr>
        <w:ind w:firstLine="708"/>
        <w:jc w:val="both"/>
        <w:rPr>
          <w:rFonts w:ascii="Arial" w:hAnsi="Arial" w:cs="Arial"/>
        </w:rPr>
      </w:pPr>
    </w:p>
    <w:p w:rsidR="000540D8" w:rsidP="009A160A" w:rsidRDefault="001E5072" w14:paraId="0D0A4D72" w14:textId="43CD1C4C">
      <w:pPr>
        <w:jc w:val="center"/>
        <w:rPr>
          <w:rFonts w:ascii="Arial" w:hAnsi="Arial" w:cs="Arial"/>
        </w:rPr>
      </w:pPr>
      <w:r w:rsidRPr="001E5072">
        <w:rPr>
          <w:rFonts w:ascii="Arial" w:hAnsi="Arial" w:cs="Arial"/>
        </w:rPr>
        <w:t>Početak u 10,</w:t>
      </w:r>
      <w:r w:rsidR="005221FE">
        <w:rPr>
          <w:rFonts w:ascii="Arial" w:hAnsi="Arial" w:cs="Arial"/>
        </w:rPr>
        <w:t>0</w:t>
      </w:r>
      <w:r w:rsidRPr="001E5072">
        <w:rPr>
          <w:rFonts w:ascii="Arial" w:hAnsi="Arial" w:cs="Arial"/>
        </w:rPr>
        <w:t>0 sati.</w:t>
      </w:r>
    </w:p>
    <w:p w:rsidRPr="00BE6041" w:rsidR="001E5072" w:rsidP="009A160A" w:rsidRDefault="001E5072" w14:paraId="243117ED" w14:textId="77777777">
      <w:pPr>
        <w:jc w:val="center"/>
        <w:rPr>
          <w:rFonts w:ascii="Arial" w:hAnsi="Arial" w:cs="Arial"/>
        </w:rPr>
      </w:pPr>
    </w:p>
    <w:p w:rsidR="001E5072" w:rsidP="005221FE" w:rsidRDefault="001E5072" w14:paraId="51A4F96F" w14:textId="53527D78">
      <w:pPr>
        <w:ind w:firstLine="708"/>
        <w:jc w:val="both"/>
        <w:rPr>
          <w:rFonts w:ascii="Arial" w:hAnsi="Arial" w:cs="Arial"/>
        </w:rPr>
      </w:pPr>
      <w:r w:rsidRPr="000E6937">
        <w:rPr>
          <w:rFonts w:ascii="Arial" w:hAnsi="Arial" w:cs="Arial"/>
        </w:rPr>
        <w:t xml:space="preserve">Utvrđuje se da </w:t>
      </w:r>
      <w:r w:rsidRPr="000E6937" w:rsidR="005221FE">
        <w:rPr>
          <w:rFonts w:ascii="Arial" w:hAnsi="Arial" w:cs="Arial"/>
        </w:rPr>
        <w:t>su na današnje ročište pristupil</w:t>
      </w:r>
      <w:r w:rsidR="000E6937">
        <w:rPr>
          <w:rFonts w:ascii="Arial" w:hAnsi="Arial" w:cs="Arial"/>
        </w:rPr>
        <w:t>i:</w:t>
      </w:r>
    </w:p>
    <w:p w:rsidR="000E6937" w:rsidP="000E6937" w:rsidRDefault="000E6937" w14:paraId="39A7D4D5" w14:textId="1D861F4D">
      <w:pPr>
        <w:pStyle w:val="Odlomakpopisa"/>
        <w:numPr>
          <w:ilvl w:val="0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privremena stečajna upraviteljica </w:t>
      </w:r>
      <w:proofErr w:type="spellStart"/>
      <w:r>
        <w:rPr>
          <w:rFonts w:ascii="Arial" w:hAnsi="Arial" w:cs="Arial"/>
        </w:rPr>
        <w:t>Nensi</w:t>
      </w:r>
      <w:proofErr w:type="spellEnd"/>
      <w:r>
        <w:rPr>
          <w:rFonts w:ascii="Arial" w:hAnsi="Arial" w:cs="Arial"/>
        </w:rPr>
        <w:t xml:space="preserve"> Matijević</w:t>
      </w:r>
    </w:p>
    <w:p w:rsidRPr="000E6937" w:rsidR="000E6937" w:rsidP="000E6937" w:rsidRDefault="000E6937" w14:paraId="626D5374" w14:textId="0A28A493">
      <w:pPr>
        <w:pStyle w:val="Odlomakpopisa"/>
        <w:numPr>
          <w:ilvl w:val="0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Poreznu upravu –</w:t>
      </w:r>
      <w:r w:rsidR="003E5563">
        <w:rPr>
          <w:rFonts w:ascii="Arial" w:hAnsi="Arial" w:cs="Arial"/>
        </w:rPr>
        <w:t xml:space="preserve"> </w:t>
      </w:r>
      <w:r w:rsidR="005179C5">
        <w:rPr>
          <w:rFonts w:ascii="Arial" w:hAnsi="Arial" w:cs="Arial"/>
        </w:rPr>
        <w:t xml:space="preserve">Mia Mataija </w:t>
      </w:r>
      <w:r w:rsidR="003E5563">
        <w:rPr>
          <w:rFonts w:ascii="Arial" w:hAnsi="Arial" w:cs="Arial"/>
        </w:rPr>
        <w:t xml:space="preserve">savjetnica </w:t>
      </w:r>
      <w:r w:rsidR="005179C5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ŽDO</w:t>
      </w:r>
      <w:proofErr w:type="spellEnd"/>
      <w:r>
        <w:rPr>
          <w:rFonts w:ascii="Arial" w:hAnsi="Arial" w:cs="Arial"/>
        </w:rPr>
        <w:t xml:space="preserve"> Osijek</w:t>
      </w:r>
    </w:p>
    <w:p w:rsidR="005221FE" w:rsidP="00A51456" w:rsidRDefault="00A51456" w14:paraId="1B074310" w14:textId="0CD47819">
      <w:pPr>
        <w:pStyle w:val="Odlomakpopisa"/>
        <w:numPr>
          <w:ilvl w:val="0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zakonski zastupnik Josip Vidović</w:t>
      </w:r>
    </w:p>
    <w:p w:rsidRPr="00A51456" w:rsidR="00A51456" w:rsidP="00A51456" w:rsidRDefault="00A51456" w14:paraId="5A2F6D93" w14:textId="77777777">
      <w:pPr>
        <w:pStyle w:val="Odlomakpopisa"/>
        <w:jc w:val="both"/>
        <w:rPr>
          <w:rFonts w:ascii="Arial" w:hAnsi="Arial" w:cs="Arial"/>
        </w:rPr>
      </w:pPr>
    </w:p>
    <w:p w:rsidR="001E5072" w:rsidP="000E6937" w:rsidRDefault="001E5072" w14:paraId="1E09E631" w14:textId="5F548E9A">
      <w:pPr>
        <w:ind w:firstLine="708"/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 xml:space="preserve">Privremena stečajna upraviteljica </w:t>
      </w:r>
      <w:proofErr w:type="spellStart"/>
      <w:r w:rsidRPr="005221FE" w:rsidR="005221FE">
        <w:rPr>
          <w:rFonts w:ascii="Arial" w:hAnsi="Arial" w:cs="Arial"/>
        </w:rPr>
        <w:t>Nensi</w:t>
      </w:r>
      <w:proofErr w:type="spellEnd"/>
      <w:r w:rsidRPr="005221FE" w:rsidR="005221FE">
        <w:rPr>
          <w:rFonts w:ascii="Arial" w:hAnsi="Arial" w:cs="Arial"/>
        </w:rPr>
        <w:t xml:space="preserve"> Matijević</w:t>
      </w:r>
      <w:r w:rsidR="005221FE">
        <w:rPr>
          <w:rFonts w:ascii="Arial" w:hAnsi="Arial" w:cs="Arial"/>
        </w:rPr>
        <w:t xml:space="preserve"> </w:t>
      </w:r>
      <w:r w:rsidRPr="001E5072">
        <w:rPr>
          <w:rFonts w:ascii="Arial" w:hAnsi="Arial" w:cs="Arial"/>
        </w:rPr>
        <w:t xml:space="preserve">podnijela </w:t>
      </w:r>
      <w:r w:rsidR="005221FE">
        <w:rPr>
          <w:rFonts w:ascii="Arial" w:hAnsi="Arial" w:cs="Arial"/>
        </w:rPr>
        <w:t xml:space="preserve">je </w:t>
      </w:r>
      <w:r w:rsidRPr="001E5072">
        <w:rPr>
          <w:rFonts w:ascii="Arial" w:hAnsi="Arial" w:cs="Arial"/>
        </w:rPr>
        <w:t>pisano izvješće</w:t>
      </w:r>
      <w:r w:rsidR="000E6937">
        <w:rPr>
          <w:rFonts w:ascii="Arial" w:hAnsi="Arial" w:cs="Arial"/>
        </w:rPr>
        <w:t xml:space="preserve"> </w:t>
      </w:r>
      <w:r w:rsidRPr="001E5072">
        <w:rPr>
          <w:rFonts w:ascii="Arial" w:hAnsi="Arial" w:cs="Arial"/>
        </w:rPr>
        <w:t>o financijsko</w:t>
      </w:r>
      <w:r w:rsidR="005221FE">
        <w:rPr>
          <w:rFonts w:ascii="Arial" w:hAnsi="Arial" w:cs="Arial"/>
        </w:rPr>
        <w:t>-</w:t>
      </w:r>
      <w:r w:rsidRPr="001E5072">
        <w:rPr>
          <w:rFonts w:ascii="Arial" w:hAnsi="Arial" w:cs="Arial"/>
        </w:rPr>
        <w:t xml:space="preserve">gospodarskom </w:t>
      </w:r>
      <w:r w:rsidR="00B3488A">
        <w:rPr>
          <w:rFonts w:ascii="Arial" w:hAnsi="Arial" w:cs="Arial"/>
        </w:rPr>
        <w:t>stanju</w:t>
      </w:r>
      <w:r w:rsidRPr="001E5072">
        <w:rPr>
          <w:rFonts w:ascii="Arial" w:hAnsi="Arial" w:cs="Arial"/>
        </w:rPr>
        <w:t xml:space="preserve"> stečajnog dužnika. Ostaje kod izvješća u kojem</w:t>
      </w:r>
      <w:r w:rsidR="005221FE">
        <w:rPr>
          <w:rFonts w:ascii="Arial" w:hAnsi="Arial" w:cs="Arial"/>
        </w:rPr>
        <w:t xml:space="preserve"> </w:t>
      </w:r>
      <w:r w:rsidRPr="001E5072">
        <w:rPr>
          <w:rFonts w:ascii="Arial" w:hAnsi="Arial" w:cs="Arial"/>
        </w:rPr>
        <w:t xml:space="preserve">navodi da je u prethodnom postupku utvrđeno da je dužnik u blokadi </w:t>
      </w:r>
      <w:r w:rsidR="005221FE">
        <w:rPr>
          <w:rFonts w:ascii="Arial" w:hAnsi="Arial" w:cs="Arial"/>
        </w:rPr>
        <w:t xml:space="preserve">u razdoblju </w:t>
      </w:r>
      <w:r w:rsidRPr="001E5072">
        <w:rPr>
          <w:rFonts w:ascii="Arial" w:hAnsi="Arial" w:cs="Arial"/>
        </w:rPr>
        <w:t>duže</w:t>
      </w:r>
      <w:r w:rsidR="005221FE">
        <w:rPr>
          <w:rFonts w:ascii="Arial" w:hAnsi="Arial" w:cs="Arial"/>
        </w:rPr>
        <w:t xml:space="preserve">m </w:t>
      </w:r>
      <w:r w:rsidRPr="001E5072">
        <w:rPr>
          <w:rFonts w:ascii="Arial" w:hAnsi="Arial" w:cs="Arial"/>
        </w:rPr>
        <w:t>od</w:t>
      </w:r>
      <w:r w:rsidR="005221FE">
        <w:rPr>
          <w:rFonts w:ascii="Arial" w:hAnsi="Arial" w:cs="Arial"/>
        </w:rPr>
        <w:t xml:space="preserve"> </w:t>
      </w:r>
      <w:r w:rsidRPr="001E5072">
        <w:rPr>
          <w:rFonts w:ascii="Arial" w:hAnsi="Arial" w:cs="Arial"/>
        </w:rPr>
        <w:t xml:space="preserve">60 dana te se može potvrditi da su </w:t>
      </w:r>
      <w:r w:rsidRPr="001E5072" w:rsidR="00B3488A">
        <w:rPr>
          <w:rFonts w:ascii="Arial" w:hAnsi="Arial" w:cs="Arial"/>
        </w:rPr>
        <w:t>ispunjeni uvjeti za otvaranje stečajnog</w:t>
      </w:r>
      <w:r w:rsidR="00B3488A">
        <w:rPr>
          <w:rFonts w:ascii="Arial" w:hAnsi="Arial" w:cs="Arial"/>
        </w:rPr>
        <w:t xml:space="preserve"> </w:t>
      </w:r>
      <w:r w:rsidRPr="001E5072" w:rsidR="00B3488A">
        <w:rPr>
          <w:rFonts w:ascii="Arial" w:hAnsi="Arial" w:cs="Arial"/>
        </w:rPr>
        <w:t>postupka</w:t>
      </w:r>
      <w:r w:rsidR="00B3488A">
        <w:rPr>
          <w:rFonts w:ascii="Arial" w:hAnsi="Arial" w:cs="Arial"/>
        </w:rPr>
        <w:t xml:space="preserve"> nad</w:t>
      </w:r>
      <w:r w:rsidRPr="001E5072">
        <w:rPr>
          <w:rFonts w:ascii="Arial" w:hAnsi="Arial" w:cs="Arial"/>
        </w:rPr>
        <w:t xml:space="preserve"> dužnik</w:t>
      </w:r>
      <w:r w:rsidR="00B3488A">
        <w:rPr>
          <w:rFonts w:ascii="Arial" w:hAnsi="Arial" w:cs="Arial"/>
        </w:rPr>
        <w:t>om</w:t>
      </w:r>
      <w:r w:rsidRPr="001E5072">
        <w:rPr>
          <w:rFonts w:ascii="Arial" w:hAnsi="Arial" w:cs="Arial"/>
        </w:rPr>
        <w:t xml:space="preserve"> </w:t>
      </w:r>
      <w:proofErr w:type="spellStart"/>
      <w:r w:rsidRPr="002C1F73" w:rsidR="005221FE">
        <w:rPr>
          <w:rFonts w:ascii="Arial" w:hAnsi="Arial" w:cs="Arial"/>
        </w:rPr>
        <w:t>INVESTOS</w:t>
      </w:r>
      <w:proofErr w:type="spellEnd"/>
      <w:r w:rsidRPr="002C1F73" w:rsidR="005221FE">
        <w:rPr>
          <w:rFonts w:ascii="Arial" w:hAnsi="Arial" w:cs="Arial"/>
        </w:rPr>
        <w:t xml:space="preserve"> društvo s ograničenom odgovornošću za trgovinu i usluge, Osijek, Plitvička </w:t>
      </w:r>
      <w:proofErr w:type="spellStart"/>
      <w:r w:rsidRPr="002C1F73" w:rsidR="005221FE">
        <w:rPr>
          <w:rFonts w:ascii="Arial" w:hAnsi="Arial" w:cs="Arial"/>
        </w:rPr>
        <w:t>1A</w:t>
      </w:r>
      <w:proofErr w:type="spellEnd"/>
      <w:r w:rsidRPr="002C1F73" w:rsidR="005221FE">
        <w:rPr>
          <w:rFonts w:ascii="Arial" w:hAnsi="Arial" w:cs="Arial"/>
        </w:rPr>
        <w:t>, MBS: 030195576, OIB: 03156882014</w:t>
      </w:r>
      <w:r w:rsidRPr="001E5072">
        <w:rPr>
          <w:rFonts w:ascii="Arial" w:hAnsi="Arial" w:cs="Arial"/>
        </w:rPr>
        <w:t>.</w:t>
      </w:r>
    </w:p>
    <w:p w:rsidRPr="001E5072" w:rsidR="005221FE" w:rsidP="005221FE" w:rsidRDefault="005221FE" w14:paraId="57E2CCD9" w14:textId="77777777">
      <w:pPr>
        <w:ind w:firstLine="708"/>
        <w:jc w:val="both"/>
        <w:rPr>
          <w:rFonts w:ascii="Arial" w:hAnsi="Arial" w:cs="Arial"/>
        </w:rPr>
      </w:pPr>
    </w:p>
    <w:p w:rsidRPr="001E5072" w:rsidR="001E5072" w:rsidP="005221FE" w:rsidRDefault="001E5072" w14:paraId="6E019782" w14:textId="2F066031">
      <w:pPr>
        <w:ind w:firstLine="708"/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>Provjerom stanja imovine, prema dostupnim podacima, utvrđeno je da dužnik</w:t>
      </w:r>
      <w:r w:rsidR="005221FE">
        <w:rPr>
          <w:rFonts w:ascii="Arial" w:hAnsi="Arial" w:cs="Arial"/>
        </w:rPr>
        <w:t xml:space="preserve"> </w:t>
      </w:r>
      <w:r w:rsidRPr="001E5072">
        <w:rPr>
          <w:rFonts w:ascii="Arial" w:hAnsi="Arial" w:cs="Arial"/>
        </w:rPr>
        <w:t>raspolaže imovinom čija bi vrijednost unovčenjem pokrila troškove stečajnog postupka</w:t>
      </w:r>
    </w:p>
    <w:p w:rsidR="001E5072" w:rsidP="001E5072" w:rsidRDefault="001E5072" w14:paraId="4E1E498A" w14:textId="77777777">
      <w:pPr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>te je predložila otvaranje stečaja.</w:t>
      </w:r>
    </w:p>
    <w:p w:rsidRPr="001E5072" w:rsidR="00B3488A" w:rsidP="001E5072" w:rsidRDefault="00B3488A" w14:paraId="2EF4C1FA" w14:textId="77777777">
      <w:pPr>
        <w:jc w:val="both"/>
        <w:rPr>
          <w:rFonts w:ascii="Arial" w:hAnsi="Arial" w:cs="Arial"/>
        </w:rPr>
      </w:pPr>
    </w:p>
    <w:p w:rsidRPr="001E5072" w:rsidR="001E5072" w:rsidP="00B3488A" w:rsidRDefault="001E5072" w14:paraId="7AF821F3" w14:textId="7EC24F16">
      <w:pPr>
        <w:ind w:firstLine="708"/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 xml:space="preserve">Vjerovnik po </w:t>
      </w:r>
      <w:proofErr w:type="spellStart"/>
      <w:r w:rsidRPr="001E5072">
        <w:rPr>
          <w:rFonts w:ascii="Arial" w:hAnsi="Arial" w:cs="Arial"/>
        </w:rPr>
        <w:t>ŽDO</w:t>
      </w:r>
      <w:proofErr w:type="spellEnd"/>
      <w:r w:rsidRPr="001E5072">
        <w:rPr>
          <w:rFonts w:ascii="Arial" w:hAnsi="Arial" w:cs="Arial"/>
        </w:rPr>
        <w:t xml:space="preserve"> suglasan je s izvješćem i prijedlogom privremene stečajne</w:t>
      </w:r>
    </w:p>
    <w:p w:rsidR="001E5072" w:rsidP="001E5072" w:rsidRDefault="001E5072" w14:paraId="1C3B59EC" w14:textId="77777777">
      <w:pPr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>upraviteljice.</w:t>
      </w:r>
    </w:p>
    <w:p w:rsidR="00B3488A" w:rsidP="001E5072" w:rsidRDefault="00B3488A" w14:paraId="4550A853" w14:textId="77777777">
      <w:pPr>
        <w:jc w:val="both"/>
        <w:rPr>
          <w:rFonts w:ascii="Arial" w:hAnsi="Arial" w:cs="Arial"/>
        </w:rPr>
      </w:pPr>
    </w:p>
    <w:p w:rsidR="003E5563" w:rsidP="001E5072" w:rsidRDefault="003E5563" w14:paraId="779B25EE" w14:textId="13646F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Zakonski zastupnik dužnika navodi da želi nastavi poslovanje i podmiriti dug. Ističe da se njegovo društvo bavi građevinskim poslovima te da ima sklopljenih ugovora i poslova koje trenutno obavlja. Navodi da je sa Poreznom upravom sklopio upravni ugovor, ali da ga nije u cijelosti podmirio te da je pregovarao o sklapanju novog ugovora, međutim konačnu odluku Porezna će donijeti nakon što ponovno ode kod njih nakon završetka ovog ročišta. Predlaže da sud odgodi donošenje odluke o otvaranju stečajnog postupka na 30 dana.</w:t>
      </w:r>
    </w:p>
    <w:p w:rsidR="003E5563" w:rsidP="001E5072" w:rsidRDefault="003E5563" w14:paraId="101C623A" w14:textId="77777777">
      <w:pPr>
        <w:jc w:val="both"/>
        <w:rPr>
          <w:rFonts w:ascii="Arial" w:hAnsi="Arial" w:cs="Arial"/>
        </w:rPr>
      </w:pPr>
    </w:p>
    <w:p w:rsidR="003E5563" w:rsidP="001E5072" w:rsidRDefault="003E5563" w14:paraId="68D5522D" w14:textId="77777777">
      <w:pPr>
        <w:jc w:val="both"/>
        <w:rPr>
          <w:rFonts w:ascii="Arial" w:hAnsi="Arial" w:cs="Arial"/>
        </w:rPr>
      </w:pPr>
    </w:p>
    <w:p w:rsidR="003E5563" w:rsidP="001E5072" w:rsidRDefault="003E5563" w14:paraId="569E3F08" w14:textId="77777777">
      <w:pPr>
        <w:jc w:val="both"/>
        <w:rPr>
          <w:rFonts w:ascii="Arial" w:hAnsi="Arial" w:cs="Arial"/>
        </w:rPr>
      </w:pPr>
    </w:p>
    <w:p w:rsidR="003E5563" w:rsidP="001E5072" w:rsidRDefault="003E5563" w14:paraId="38B8953A" w14:textId="77777777">
      <w:pPr>
        <w:jc w:val="both"/>
        <w:rPr>
          <w:rFonts w:ascii="Arial" w:hAnsi="Arial" w:cs="Arial"/>
        </w:rPr>
      </w:pPr>
    </w:p>
    <w:p w:rsidRPr="001E5072" w:rsidR="003E5563" w:rsidP="001E5072" w:rsidRDefault="003E5563" w14:paraId="1FCB8B8A" w14:textId="77777777">
      <w:pPr>
        <w:jc w:val="both"/>
        <w:rPr>
          <w:rFonts w:ascii="Arial" w:hAnsi="Arial" w:cs="Arial"/>
        </w:rPr>
      </w:pPr>
    </w:p>
    <w:p w:rsidRPr="001E5072" w:rsidR="001E5072" w:rsidP="00B3488A" w:rsidRDefault="001E5072" w14:paraId="2BF562EA" w14:textId="77777777">
      <w:pPr>
        <w:ind w:firstLine="708"/>
        <w:jc w:val="both"/>
        <w:rPr>
          <w:rFonts w:ascii="Arial" w:hAnsi="Arial" w:cs="Arial"/>
        </w:rPr>
      </w:pPr>
      <w:r w:rsidRPr="001E5072">
        <w:rPr>
          <w:rFonts w:ascii="Arial" w:hAnsi="Arial" w:cs="Arial"/>
        </w:rPr>
        <w:t>Sud donosi</w:t>
      </w:r>
    </w:p>
    <w:p w:rsidR="001E5072" w:rsidP="00B3488A" w:rsidRDefault="001E5072" w14:paraId="7FE07CFA" w14:textId="03A5FEEF">
      <w:pPr>
        <w:jc w:val="center"/>
        <w:rPr>
          <w:rFonts w:ascii="Arial" w:hAnsi="Arial" w:cs="Arial"/>
        </w:rPr>
      </w:pPr>
      <w:r w:rsidRPr="001E5072">
        <w:rPr>
          <w:rFonts w:ascii="Arial" w:hAnsi="Arial" w:cs="Arial"/>
        </w:rPr>
        <w:t>r j e š e n</w:t>
      </w:r>
      <w:r w:rsidR="00B3488A">
        <w:rPr>
          <w:rFonts w:ascii="Arial" w:hAnsi="Arial" w:cs="Arial"/>
        </w:rPr>
        <w:t xml:space="preserve"> </w:t>
      </w:r>
      <w:r w:rsidRPr="001E5072">
        <w:rPr>
          <w:rFonts w:ascii="Arial" w:hAnsi="Arial" w:cs="Arial"/>
        </w:rPr>
        <w:t>j e</w:t>
      </w:r>
    </w:p>
    <w:p w:rsidRPr="001E5072" w:rsidR="00B3488A" w:rsidP="00B3488A" w:rsidRDefault="00B3488A" w14:paraId="050749C7" w14:textId="77777777">
      <w:pPr>
        <w:jc w:val="center"/>
        <w:rPr>
          <w:rFonts w:ascii="Arial" w:hAnsi="Arial" w:cs="Arial"/>
        </w:rPr>
      </w:pPr>
    </w:p>
    <w:p w:rsidR="00B21E41" w:rsidP="00DE184C" w:rsidRDefault="003E5563" w14:paraId="0C0AF723" w14:textId="61BBF64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Ukoliko sud ne zaprimi dokaz o podmirenom dugovanju u pisanom obliku u roku od 30 dana, donijeti</w:t>
      </w:r>
      <w:r w:rsidRPr="001E5072" w:rsidR="001E50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će </w:t>
      </w:r>
      <w:r w:rsidRPr="001E5072" w:rsidR="001E5072">
        <w:rPr>
          <w:rFonts w:ascii="Arial" w:hAnsi="Arial" w:cs="Arial"/>
        </w:rPr>
        <w:t>rješenje o otvaranju stečajnog postupka.</w:t>
      </w:r>
    </w:p>
    <w:p w:rsidR="00B3488A" w:rsidP="001E5072" w:rsidRDefault="00B3488A" w14:paraId="341AD969" w14:textId="77777777">
      <w:pPr>
        <w:jc w:val="both"/>
        <w:rPr>
          <w:rFonts w:ascii="Arial" w:hAnsi="Arial" w:cs="Arial"/>
        </w:rPr>
      </w:pPr>
    </w:p>
    <w:p w:rsidR="00B3488A" w:rsidP="00B3488A" w:rsidRDefault="00B3488A" w14:paraId="55C54E2A" w14:textId="1F3024A0">
      <w:pPr>
        <w:jc w:val="center"/>
        <w:rPr>
          <w:rFonts w:ascii="Arial" w:hAnsi="Arial" w:cs="Arial"/>
        </w:rPr>
      </w:pPr>
      <w:r w:rsidRPr="00B3488A">
        <w:rPr>
          <w:rFonts w:ascii="Arial" w:hAnsi="Arial" w:cs="Arial"/>
        </w:rPr>
        <w:t>Dovršeno u 10,</w:t>
      </w:r>
      <w:r>
        <w:rPr>
          <w:rFonts w:ascii="Arial" w:hAnsi="Arial" w:cs="Arial"/>
        </w:rPr>
        <w:t>1</w:t>
      </w:r>
      <w:r w:rsidRPr="00B3488A">
        <w:rPr>
          <w:rFonts w:ascii="Arial" w:hAnsi="Arial" w:cs="Arial"/>
        </w:rPr>
        <w:t>5 sati</w:t>
      </w:r>
    </w:p>
    <w:p w:rsidR="00B3488A" w:rsidP="00B3488A" w:rsidRDefault="00B3488A" w14:paraId="51396C6E" w14:textId="77777777">
      <w:pPr>
        <w:jc w:val="center"/>
        <w:rPr>
          <w:rFonts w:ascii="Arial" w:hAnsi="Arial" w:cs="Arial"/>
        </w:rPr>
      </w:pPr>
    </w:p>
    <w:p w:rsidR="00B3488A" w:rsidP="00B3488A" w:rsidRDefault="00B3488A" w14:paraId="0E239892" w14:textId="77777777">
      <w:pPr>
        <w:jc w:val="center"/>
        <w:rPr>
          <w:rFonts w:ascii="Arial" w:hAnsi="Arial" w:cs="Arial"/>
        </w:rPr>
      </w:pPr>
    </w:p>
    <w:p w:rsidR="00B3488A" w:rsidP="000E6937" w:rsidRDefault="00B3488A" w14:paraId="62CCCA5F" w14:textId="3FDA9EAB">
      <w:pPr>
        <w:jc w:val="right"/>
        <w:rPr>
          <w:rFonts w:ascii="Arial" w:hAnsi="Arial" w:cs="Arial"/>
        </w:rPr>
      </w:pPr>
      <w:r w:rsidRPr="00B3488A">
        <w:rPr>
          <w:rFonts w:ascii="Arial" w:hAnsi="Arial" w:cs="Arial"/>
        </w:rPr>
        <w:t>Sutkinja</w:t>
      </w:r>
      <w:r w:rsidR="000E6937">
        <w:rPr>
          <w:rFonts w:ascii="Arial" w:hAnsi="Arial" w:cs="Arial"/>
        </w:rPr>
        <w:t xml:space="preserve">                          Stečajna upraviteljica</w:t>
      </w:r>
    </w:p>
    <w:p w:rsidR="00B3488A" w:rsidP="00B3488A" w:rsidRDefault="00B3488A" w14:paraId="4A41DA4B" w14:textId="77777777">
      <w:pPr>
        <w:jc w:val="center"/>
        <w:rPr>
          <w:rFonts w:ascii="Arial" w:hAnsi="Arial" w:cs="Arial"/>
        </w:rPr>
      </w:pPr>
    </w:p>
    <w:p w:rsidR="00B3488A" w:rsidP="00B3488A" w:rsidRDefault="00B3488A" w14:paraId="183C9E87" w14:textId="77777777">
      <w:pPr>
        <w:jc w:val="center"/>
        <w:rPr>
          <w:rFonts w:ascii="Arial" w:hAnsi="Arial" w:cs="Arial"/>
        </w:rPr>
      </w:pPr>
    </w:p>
    <w:p w:rsidR="00B3488A" w:rsidP="00B3488A" w:rsidRDefault="00B3488A" w14:paraId="1625CFC1" w14:textId="77777777">
      <w:pPr>
        <w:jc w:val="center"/>
        <w:rPr>
          <w:rFonts w:ascii="Arial" w:hAnsi="Arial" w:cs="Arial"/>
        </w:rPr>
      </w:pPr>
    </w:p>
    <w:p w:rsidR="00B3488A" w:rsidP="00B3488A" w:rsidRDefault="00B3488A" w14:paraId="06D3DF86" w14:textId="77777777">
      <w:pPr>
        <w:jc w:val="center"/>
        <w:rPr>
          <w:rFonts w:ascii="Arial" w:hAnsi="Arial" w:cs="Arial"/>
        </w:rPr>
      </w:pPr>
    </w:p>
    <w:p w:rsidR="00B3488A" w:rsidP="00DE184C" w:rsidRDefault="00DE184C" w14:paraId="7AE82360" w14:textId="0BC1B5E8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B3488A" w:rsidR="00B3488A">
        <w:rPr>
          <w:rFonts w:ascii="Arial" w:hAnsi="Arial" w:cs="Arial"/>
        </w:rPr>
        <w:t>Zapisničarka</w:t>
      </w:r>
      <w:r w:rsidR="000E6937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</w:t>
      </w:r>
      <w:r w:rsidR="000E6937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>Vj</w:t>
      </w:r>
      <w:r w:rsidR="00870220">
        <w:rPr>
          <w:rFonts w:ascii="Arial" w:hAnsi="Arial" w:cs="Arial"/>
        </w:rPr>
        <w:t>er</w:t>
      </w:r>
      <w:r>
        <w:rPr>
          <w:rFonts w:ascii="Arial" w:hAnsi="Arial" w:cs="Arial"/>
        </w:rPr>
        <w:t>ovnik</w:t>
      </w:r>
    </w:p>
    <w:p w:rsidR="00870220" w:rsidP="00DE184C" w:rsidRDefault="00870220" w14:paraId="506B34E8" w14:textId="77777777">
      <w:pPr>
        <w:ind w:left="2124" w:firstLine="708"/>
        <w:rPr>
          <w:rFonts w:ascii="Arial" w:hAnsi="Arial" w:cs="Arial"/>
        </w:rPr>
      </w:pPr>
    </w:p>
    <w:p w:rsidR="00870220" w:rsidP="00DE184C" w:rsidRDefault="00870220" w14:paraId="7320D15A" w14:textId="77777777">
      <w:pPr>
        <w:ind w:left="2124" w:firstLine="708"/>
        <w:rPr>
          <w:rFonts w:ascii="Arial" w:hAnsi="Arial" w:cs="Arial"/>
        </w:rPr>
      </w:pPr>
    </w:p>
    <w:p w:rsidR="00870220" w:rsidP="00DE184C" w:rsidRDefault="00870220" w14:paraId="6C9E5876" w14:textId="77777777">
      <w:pPr>
        <w:ind w:left="2124" w:firstLine="708"/>
        <w:rPr>
          <w:rFonts w:ascii="Arial" w:hAnsi="Arial" w:cs="Arial"/>
        </w:rPr>
      </w:pPr>
    </w:p>
    <w:p w:rsidRPr="00BE6041" w:rsidR="00870220" w:rsidP="00870220" w:rsidRDefault="00870220" w14:paraId="223972BF" w14:textId="3E646BB2">
      <w:pPr>
        <w:ind w:left="2124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Zakonski zastupnik</w:t>
      </w:r>
    </w:p>
    <w:sectPr w:rsidRPr="00BE6041" w:rsidR="00870220" w:rsidSect="00AD67F8">
      <w:headerReference w:type="default" r:id="rId9"/>
      <w:pgSz w:w="11906" w:h="16838"/>
      <w:pgMar w:top="107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6C33" w:rsidP="00B06363" w:rsidRDefault="002B6C33" w14:paraId="0BF0FF15" w14:textId="77777777">
      <w:r>
        <w:separator/>
      </w:r>
    </w:p>
  </w:endnote>
  <w:endnote w:type="continuationSeparator" w:id="0">
    <w:p w:rsidR="002B6C33" w:rsidP="00B06363" w:rsidRDefault="002B6C33" w14:paraId="563C383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6C33" w:rsidP="00B06363" w:rsidRDefault="002B6C33" w14:paraId="36936953" w14:textId="77777777">
      <w:r>
        <w:separator/>
      </w:r>
    </w:p>
  </w:footnote>
  <w:footnote w:type="continuationSeparator" w:id="0">
    <w:p w:rsidR="002B6C33" w:rsidP="00B06363" w:rsidRDefault="002B6C33" w14:paraId="39F3928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DE248C" w:rsidR="00973E9C" w:rsidRDefault="00973E9C" w14:paraId="05B1A17B" w14:textId="309D9A04">
        <w:pPr>
          <w:pStyle w:val="Zaglavlje"/>
          <w:jc w:val="center"/>
          <w:rPr>
            <w:rFonts w:ascii="Arial" w:hAnsi="Arial" w:cs="Arial"/>
          </w:rPr>
        </w:pPr>
        <w:r w:rsidRPr="00DE248C">
          <w:rPr>
            <w:rFonts w:ascii="Arial" w:hAnsi="Arial" w:cs="Arial"/>
          </w:rPr>
          <w:fldChar w:fldCharType="begin"/>
        </w:r>
        <w:r w:rsidRPr="00DE248C">
          <w:rPr>
            <w:rFonts w:ascii="Arial" w:hAnsi="Arial" w:cs="Arial"/>
          </w:rPr>
          <w:instrText>PAGE   \* MERGEFORMAT</w:instrText>
        </w:r>
        <w:r w:rsidRPr="00DE248C">
          <w:rPr>
            <w:rFonts w:ascii="Arial" w:hAnsi="Arial" w:cs="Arial"/>
          </w:rPr>
          <w:fldChar w:fldCharType="separate"/>
        </w:r>
        <w:r w:rsidR="00DF40E9">
          <w:rPr>
            <w:rFonts w:ascii="Arial" w:hAnsi="Arial" w:cs="Arial"/>
            <w:noProof/>
          </w:rPr>
          <w:t>15</w:t>
        </w:r>
        <w:r w:rsidRPr="00DE248C">
          <w:rPr>
            <w:rFonts w:ascii="Arial" w:hAnsi="Arial" w:cs="Arial"/>
          </w:rPr>
          <w:fldChar w:fldCharType="end"/>
        </w:r>
      </w:p>
    </w:sdtContent>
  </w:sdt>
  <w:p w:rsidRPr="00F70920" w:rsidR="00973E9C" w:rsidP="00A66A8E" w:rsidRDefault="00973E9C" w14:paraId="46C6C5D5" w14:textId="7F1C3F9B">
    <w:pPr>
      <w:jc w:val="right"/>
      <w:rPr>
        <w:rFonts w:ascii="Arial" w:hAnsi="Arial" w:cs="Arial"/>
      </w:rPr>
    </w:pPr>
    <w:r w:rsidRPr="003C742E">
      <w:rPr>
        <w:rFonts w:ascii="Arial" w:hAnsi="Arial" w:cs="Arial"/>
      </w:rPr>
      <w:t xml:space="preserve">Poslovni </w:t>
    </w:r>
    <w:r w:rsidRPr="003E5563">
      <w:rPr>
        <w:rFonts w:ascii="Arial" w:hAnsi="Arial" w:cs="Arial"/>
      </w:rPr>
      <w:t xml:space="preserve">broj: </w:t>
    </w:r>
    <w:r w:rsidRPr="003E5563" w:rsidR="001E5072">
      <w:rPr>
        <w:rFonts w:ascii="Arial" w:hAnsi="Arial" w:cs="Arial"/>
      </w:rPr>
      <w:t>St</w:t>
    </w:r>
    <w:r w:rsidRPr="003E5563">
      <w:rPr>
        <w:rFonts w:ascii="Arial" w:hAnsi="Arial" w:cs="Arial"/>
      </w:rPr>
      <w:t>-</w:t>
    </w:r>
    <w:r w:rsidRPr="003E5563" w:rsidR="001E5072">
      <w:rPr>
        <w:rFonts w:ascii="Arial" w:hAnsi="Arial" w:cs="Arial"/>
      </w:rPr>
      <w:t>289</w:t>
    </w:r>
    <w:r w:rsidRPr="003E5563">
      <w:rPr>
        <w:rFonts w:ascii="Arial" w:hAnsi="Arial" w:cs="Arial"/>
      </w:rPr>
      <w:t>/202</w:t>
    </w:r>
    <w:r w:rsidRPr="003E5563" w:rsidR="001E5072">
      <w:rPr>
        <w:rFonts w:ascii="Arial" w:hAnsi="Arial" w:cs="Arial"/>
      </w:rPr>
      <w:t>6</w:t>
    </w:r>
    <w:r w:rsidRPr="003E5563">
      <w:rPr>
        <w:rFonts w:ascii="Arial" w:hAnsi="Arial" w:cs="Arial"/>
      </w:rPr>
      <w:t>-</w:t>
    </w:r>
    <w:r w:rsidR="003E5563">
      <w:rPr>
        <w:rFonts w:ascii="Arial" w:hAnsi="Arial" w:cs="Arial"/>
      </w:rPr>
      <w:t>11</w:t>
    </w:r>
  </w:p>
  <w:p w:rsidRPr="001C345D" w:rsidR="00973E9C" w:rsidP="002544B6" w:rsidRDefault="00973E9C" w14:paraId="7059ED8C" w14:textId="0A324D29">
    <w:pPr>
      <w:jc w:val="right"/>
      <w:rPr>
        <w:rFonts w:ascii="Arial" w:hAnsi="Arial" w:cs="Arial"/>
      </w:rPr>
    </w:pPr>
  </w:p>
  <w:p w:rsidRPr="001C345D" w:rsidR="00973E9C" w:rsidP="00AA1ABC" w:rsidRDefault="00973E9C" w14:paraId="38908C90" w14:textId="44FB13B0">
    <w:pPr>
      <w:jc w:val="right"/>
      <w:rPr>
        <w:rFonts w:ascii="Arial" w:hAnsi="Arial" w:cs="Arial"/>
      </w:rPr>
    </w:pPr>
  </w:p>
  <w:p w:rsidRPr="00DE248C" w:rsidR="00973E9C" w:rsidP="00744E62" w:rsidRDefault="00973E9C" w14:paraId="49110761" w14:textId="77777777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46C2"/>
    <w:multiLevelType w:val="hybridMultilevel"/>
    <w:tmpl w:val="8B4454CA"/>
    <w:lvl w:ilvl="0" w:tplc="1D8AB7DC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C0557C7"/>
    <w:multiLevelType w:val="hybridMultilevel"/>
    <w:tmpl w:val="FE162B82"/>
    <w:lvl w:ilvl="0" w:tplc="521A1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83FD3"/>
    <w:multiLevelType w:val="hybridMultilevel"/>
    <w:tmpl w:val="975AF01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752C7"/>
    <w:multiLevelType w:val="hybridMultilevel"/>
    <w:tmpl w:val="30580C9A"/>
    <w:lvl w:ilvl="0" w:tplc="C582C6F4">
      <w:start w:val="4"/>
      <w:numFmt w:val="bullet"/>
      <w:lvlText w:val="-"/>
      <w:lvlJc w:val="left"/>
      <w:pPr>
        <w:ind w:left="786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4">
    <w:nsid w:val="13375CE5"/>
    <w:multiLevelType w:val="hybridMultilevel"/>
    <w:tmpl w:val="C7C2FDC6"/>
    <w:lvl w:ilvl="0" w:tplc="41863118">
      <w:start w:val="2"/>
      <w:numFmt w:val="bullet"/>
      <w:lvlText w:val="-"/>
      <w:lvlJc w:val="left"/>
      <w:pPr>
        <w:ind w:left="786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5">
    <w:nsid w:val="15144A7A"/>
    <w:multiLevelType w:val="hybridMultilevel"/>
    <w:tmpl w:val="DFB82400"/>
    <w:lvl w:ilvl="0" w:tplc="CE62F9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C6BCA"/>
    <w:multiLevelType w:val="hybridMultilevel"/>
    <w:tmpl w:val="1636784A"/>
    <w:lvl w:ilvl="0" w:tplc="E828FEEA">
      <w:start w:val="1"/>
      <w:numFmt w:val="decimal"/>
      <w:lvlText w:val="(%1)"/>
      <w:lvlJc w:val="left"/>
      <w:pPr>
        <w:ind w:left="816" w:hanging="456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B571F"/>
    <w:multiLevelType w:val="hybridMultilevel"/>
    <w:tmpl w:val="327AF710"/>
    <w:lvl w:ilvl="0" w:tplc="CB22641A">
      <w:start w:val="1"/>
      <w:numFmt w:val="decimal"/>
      <w:lvlText w:val="%1."/>
      <w:lvlJc w:val="left"/>
      <w:pPr>
        <w:ind w:left="140" w:hanging="721"/>
      </w:pPr>
      <w:rPr>
        <w:rFonts w:hint="default" w:ascii="Verdana" w:hAnsi="Verdana" w:eastAsia="Verdana" w:cs="Verdana"/>
        <w:b w:val="false"/>
        <w:bCs w:val="false"/>
        <w:i w:val="false"/>
        <w:iCs w:val="false"/>
        <w:spacing w:val="-1"/>
        <w:w w:val="57"/>
        <w:sz w:val="24"/>
        <w:szCs w:val="24"/>
        <w:lang w:val="hr-HR" w:eastAsia="en-US" w:bidi="ar-SA"/>
      </w:rPr>
    </w:lvl>
    <w:lvl w:ilvl="1" w:tplc="D9A08898">
      <w:numFmt w:val="bullet"/>
      <w:lvlText w:val="-"/>
      <w:lvlJc w:val="left"/>
      <w:pPr>
        <w:ind w:left="294" w:hanging="155"/>
      </w:pPr>
      <w:rPr>
        <w:rFonts w:hint="default" w:ascii="Verdana" w:hAnsi="Verdana" w:eastAsia="Verdana" w:cs="Verdana"/>
        <w:b w:val="false"/>
        <w:bCs w:val="false"/>
        <w:i w:val="false"/>
        <w:iCs w:val="false"/>
        <w:spacing w:val="0"/>
        <w:w w:val="84"/>
        <w:sz w:val="24"/>
        <w:szCs w:val="24"/>
        <w:lang w:val="hr-HR" w:eastAsia="en-US" w:bidi="ar-SA"/>
      </w:rPr>
    </w:lvl>
    <w:lvl w:ilvl="2" w:tplc="C2C6B438">
      <w:numFmt w:val="bullet"/>
      <w:lvlText w:val="•"/>
      <w:lvlJc w:val="left"/>
      <w:pPr>
        <w:ind w:left="1400" w:hanging="155"/>
      </w:pPr>
      <w:rPr>
        <w:rFonts w:hint="default"/>
        <w:lang w:val="hr-HR" w:eastAsia="en-US" w:bidi="ar-SA"/>
      </w:rPr>
    </w:lvl>
    <w:lvl w:ilvl="3" w:tplc="4CEC8AEA">
      <w:numFmt w:val="bullet"/>
      <w:lvlText w:val="•"/>
      <w:lvlJc w:val="left"/>
      <w:pPr>
        <w:ind w:left="2501" w:hanging="155"/>
      </w:pPr>
      <w:rPr>
        <w:rFonts w:hint="default"/>
        <w:lang w:val="hr-HR" w:eastAsia="en-US" w:bidi="ar-SA"/>
      </w:rPr>
    </w:lvl>
    <w:lvl w:ilvl="4" w:tplc="D7A6ABFA">
      <w:numFmt w:val="bullet"/>
      <w:lvlText w:val="•"/>
      <w:lvlJc w:val="left"/>
      <w:pPr>
        <w:ind w:left="3602" w:hanging="155"/>
      </w:pPr>
      <w:rPr>
        <w:rFonts w:hint="default"/>
        <w:lang w:val="hr-HR" w:eastAsia="en-US" w:bidi="ar-SA"/>
      </w:rPr>
    </w:lvl>
    <w:lvl w:ilvl="5" w:tplc="187819AC">
      <w:numFmt w:val="bullet"/>
      <w:lvlText w:val="•"/>
      <w:lvlJc w:val="left"/>
      <w:pPr>
        <w:ind w:left="4702" w:hanging="155"/>
      </w:pPr>
      <w:rPr>
        <w:rFonts w:hint="default"/>
        <w:lang w:val="hr-HR" w:eastAsia="en-US" w:bidi="ar-SA"/>
      </w:rPr>
    </w:lvl>
    <w:lvl w:ilvl="6" w:tplc="23584384">
      <w:numFmt w:val="bullet"/>
      <w:lvlText w:val="•"/>
      <w:lvlJc w:val="left"/>
      <w:pPr>
        <w:ind w:left="5803" w:hanging="155"/>
      </w:pPr>
      <w:rPr>
        <w:rFonts w:hint="default"/>
        <w:lang w:val="hr-HR" w:eastAsia="en-US" w:bidi="ar-SA"/>
      </w:rPr>
    </w:lvl>
    <w:lvl w:ilvl="7" w:tplc="6CE28FC8">
      <w:numFmt w:val="bullet"/>
      <w:lvlText w:val="•"/>
      <w:lvlJc w:val="left"/>
      <w:pPr>
        <w:ind w:left="6904" w:hanging="155"/>
      </w:pPr>
      <w:rPr>
        <w:rFonts w:hint="default"/>
        <w:lang w:val="hr-HR" w:eastAsia="en-US" w:bidi="ar-SA"/>
      </w:rPr>
    </w:lvl>
    <w:lvl w:ilvl="8" w:tplc="8CEA7D6E">
      <w:numFmt w:val="bullet"/>
      <w:lvlText w:val="•"/>
      <w:lvlJc w:val="left"/>
      <w:pPr>
        <w:ind w:left="8004" w:hanging="155"/>
      </w:pPr>
      <w:rPr>
        <w:rFonts w:hint="default"/>
        <w:lang w:val="hr-HR" w:eastAsia="en-US" w:bidi="ar-SA"/>
      </w:rPr>
    </w:lvl>
  </w:abstractNum>
  <w:abstractNum w:abstractNumId="8">
    <w:nsid w:val="2539333A"/>
    <w:multiLevelType w:val="hybridMultilevel"/>
    <w:tmpl w:val="C8FCFF4C"/>
    <w:lvl w:ilvl="0" w:tplc="2CD8E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8062B93"/>
    <w:multiLevelType w:val="hybridMultilevel"/>
    <w:tmpl w:val="F19EBD66"/>
    <w:lvl w:ilvl="0" w:tplc="BC4658E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30F33"/>
    <w:multiLevelType w:val="hybridMultilevel"/>
    <w:tmpl w:val="A93AA8BA"/>
    <w:lvl w:ilvl="0" w:tplc="6AD27B7E">
      <w:start w:val="2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8BB4729"/>
    <w:multiLevelType w:val="hybridMultilevel"/>
    <w:tmpl w:val="013CAD12"/>
    <w:lvl w:ilvl="0" w:tplc="6A70AD6E">
      <w:start w:val="12"/>
      <w:numFmt w:val="bullet"/>
      <w:lvlText w:val="-"/>
      <w:lvlJc w:val="left"/>
      <w:pPr>
        <w:ind w:left="786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2">
    <w:nsid w:val="2A68143F"/>
    <w:multiLevelType w:val="hybridMultilevel"/>
    <w:tmpl w:val="F83CE258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541EE"/>
    <w:multiLevelType w:val="hybridMultilevel"/>
    <w:tmpl w:val="7E74A8F0"/>
    <w:lvl w:ilvl="0" w:tplc="73563BE8">
      <w:numFmt w:val="bullet"/>
      <w:lvlText w:val="-"/>
      <w:lvlJc w:val="left"/>
      <w:pPr>
        <w:ind w:left="927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4">
    <w:nsid w:val="2D2175D4"/>
    <w:multiLevelType w:val="hybridMultilevel"/>
    <w:tmpl w:val="1C2E891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B4898"/>
    <w:multiLevelType w:val="hybridMultilevel"/>
    <w:tmpl w:val="15B66D0E"/>
    <w:lvl w:ilvl="0" w:tplc="17CAFA6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FEE693C"/>
    <w:multiLevelType w:val="hybridMultilevel"/>
    <w:tmpl w:val="CEBE0574"/>
    <w:lvl w:ilvl="0" w:tplc="9EBC0FCE">
      <w:start w:val="3"/>
      <w:numFmt w:val="bullet"/>
      <w:lvlText w:val="-"/>
      <w:lvlJc w:val="left"/>
      <w:pPr>
        <w:ind w:left="141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3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5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7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9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1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3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5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76" w:hanging="360"/>
      </w:pPr>
      <w:rPr>
        <w:rFonts w:hint="default" w:ascii="Wingdings" w:hAnsi="Wingdings"/>
      </w:rPr>
    </w:lvl>
  </w:abstractNum>
  <w:abstractNum w:abstractNumId="17">
    <w:nsid w:val="300E3F1A"/>
    <w:multiLevelType w:val="hybridMultilevel"/>
    <w:tmpl w:val="FE4C4B5C"/>
    <w:lvl w:ilvl="0" w:tplc="041A000F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31DD1C25"/>
    <w:multiLevelType w:val="hybridMultilevel"/>
    <w:tmpl w:val="77FA42FE"/>
    <w:lvl w:ilvl="0" w:tplc="199A7CE2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33EE71E0"/>
    <w:multiLevelType w:val="hybridMultilevel"/>
    <w:tmpl w:val="08B69260"/>
    <w:lvl w:ilvl="0" w:tplc="D6EEEC54">
      <w:start w:val="1"/>
      <w:numFmt w:val="decimal"/>
      <w:lvlText w:val="%1."/>
      <w:lvlJc w:val="left"/>
      <w:pPr>
        <w:ind w:left="340" w:hanging="200"/>
      </w:pPr>
      <w:rPr>
        <w:rFonts w:ascii="Arial" w:hAnsi="Arial" w:eastAsia="Times New Roman" w:cs="Arial"/>
        <w:b w:val="false"/>
        <w:bCs w:val="false"/>
        <w:i w:val="false"/>
        <w:iCs w:val="false"/>
        <w:spacing w:val="0"/>
        <w:w w:val="57"/>
        <w:sz w:val="24"/>
        <w:szCs w:val="24"/>
        <w:lang w:val="hr-HR" w:eastAsia="en-US" w:bidi="ar-SA"/>
      </w:rPr>
    </w:lvl>
    <w:lvl w:ilvl="1" w:tplc="7FC87BA4">
      <w:numFmt w:val="bullet"/>
      <w:lvlText w:val="•"/>
      <w:lvlJc w:val="left"/>
      <w:pPr>
        <w:ind w:left="1326" w:hanging="200"/>
      </w:pPr>
      <w:rPr>
        <w:rFonts w:hint="default"/>
        <w:lang w:val="hr-HR" w:eastAsia="en-US" w:bidi="ar-SA"/>
      </w:rPr>
    </w:lvl>
    <w:lvl w:ilvl="2" w:tplc="D99E3E76">
      <w:numFmt w:val="bullet"/>
      <w:lvlText w:val="•"/>
      <w:lvlJc w:val="left"/>
      <w:pPr>
        <w:ind w:left="2313" w:hanging="200"/>
      </w:pPr>
      <w:rPr>
        <w:rFonts w:hint="default"/>
        <w:lang w:val="hr-HR" w:eastAsia="en-US" w:bidi="ar-SA"/>
      </w:rPr>
    </w:lvl>
    <w:lvl w:ilvl="3" w:tplc="B3CC3F18">
      <w:numFmt w:val="bullet"/>
      <w:lvlText w:val="•"/>
      <w:lvlJc w:val="left"/>
      <w:pPr>
        <w:ind w:left="3299" w:hanging="200"/>
      </w:pPr>
      <w:rPr>
        <w:rFonts w:hint="default"/>
        <w:lang w:val="hr-HR" w:eastAsia="en-US" w:bidi="ar-SA"/>
      </w:rPr>
    </w:lvl>
    <w:lvl w:ilvl="4" w:tplc="CE042230">
      <w:numFmt w:val="bullet"/>
      <w:lvlText w:val="•"/>
      <w:lvlJc w:val="left"/>
      <w:pPr>
        <w:ind w:left="4286" w:hanging="200"/>
      </w:pPr>
      <w:rPr>
        <w:rFonts w:hint="default"/>
        <w:lang w:val="hr-HR" w:eastAsia="en-US" w:bidi="ar-SA"/>
      </w:rPr>
    </w:lvl>
    <w:lvl w:ilvl="5" w:tplc="E3722F96">
      <w:numFmt w:val="bullet"/>
      <w:lvlText w:val="•"/>
      <w:lvlJc w:val="left"/>
      <w:pPr>
        <w:ind w:left="5273" w:hanging="200"/>
      </w:pPr>
      <w:rPr>
        <w:rFonts w:hint="default"/>
        <w:lang w:val="hr-HR" w:eastAsia="en-US" w:bidi="ar-SA"/>
      </w:rPr>
    </w:lvl>
    <w:lvl w:ilvl="6" w:tplc="0400DD6A">
      <w:numFmt w:val="bullet"/>
      <w:lvlText w:val="•"/>
      <w:lvlJc w:val="left"/>
      <w:pPr>
        <w:ind w:left="6259" w:hanging="200"/>
      </w:pPr>
      <w:rPr>
        <w:rFonts w:hint="default"/>
        <w:lang w:val="hr-HR" w:eastAsia="en-US" w:bidi="ar-SA"/>
      </w:rPr>
    </w:lvl>
    <w:lvl w:ilvl="7" w:tplc="C96848FC">
      <w:numFmt w:val="bullet"/>
      <w:lvlText w:val="•"/>
      <w:lvlJc w:val="left"/>
      <w:pPr>
        <w:ind w:left="7246" w:hanging="200"/>
      </w:pPr>
      <w:rPr>
        <w:rFonts w:hint="default"/>
        <w:lang w:val="hr-HR" w:eastAsia="en-US" w:bidi="ar-SA"/>
      </w:rPr>
    </w:lvl>
    <w:lvl w:ilvl="8" w:tplc="7BF4B75C">
      <w:numFmt w:val="bullet"/>
      <w:lvlText w:val="•"/>
      <w:lvlJc w:val="left"/>
      <w:pPr>
        <w:ind w:left="8233" w:hanging="200"/>
      </w:pPr>
      <w:rPr>
        <w:rFonts w:hint="default"/>
        <w:lang w:val="hr-HR" w:eastAsia="en-US" w:bidi="ar-SA"/>
      </w:rPr>
    </w:lvl>
  </w:abstractNum>
  <w:abstractNum w:abstractNumId="20">
    <w:nsid w:val="394A1A27"/>
    <w:multiLevelType w:val="hybridMultilevel"/>
    <w:tmpl w:val="32B0D336"/>
    <w:lvl w:ilvl="0" w:tplc="17A8C7B6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21">
    <w:nsid w:val="3BAC73A4"/>
    <w:multiLevelType w:val="hybridMultilevel"/>
    <w:tmpl w:val="4B4AA396"/>
    <w:lvl w:ilvl="0" w:tplc="6AD27B7E">
      <w:start w:val="2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094397E"/>
    <w:multiLevelType w:val="hybridMultilevel"/>
    <w:tmpl w:val="2AC2AD8A"/>
    <w:lvl w:ilvl="0" w:tplc="B04841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26419"/>
    <w:multiLevelType w:val="hybridMultilevel"/>
    <w:tmpl w:val="D81E78E6"/>
    <w:lvl w:ilvl="0" w:tplc="3BD4A476">
      <w:start w:val="3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438D47B8"/>
    <w:multiLevelType w:val="hybridMultilevel"/>
    <w:tmpl w:val="5DB2FFF0"/>
    <w:lvl w:ilvl="0" w:tplc="9EBC0FC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957409D"/>
    <w:multiLevelType w:val="hybridMultilevel"/>
    <w:tmpl w:val="1848C564"/>
    <w:lvl w:ilvl="0" w:tplc="F1C0124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91157"/>
    <w:multiLevelType w:val="hybridMultilevel"/>
    <w:tmpl w:val="F8906944"/>
    <w:lvl w:ilvl="0" w:tplc="19D0C362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0786468"/>
    <w:multiLevelType w:val="hybridMultilevel"/>
    <w:tmpl w:val="01266674"/>
    <w:lvl w:ilvl="0" w:tplc="7062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FE49E6"/>
    <w:multiLevelType w:val="hybridMultilevel"/>
    <w:tmpl w:val="90EE6E8C"/>
    <w:lvl w:ilvl="0" w:tplc="4A74B4F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3813763"/>
    <w:multiLevelType w:val="hybridMultilevel"/>
    <w:tmpl w:val="0A72F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E93390"/>
    <w:multiLevelType w:val="hybridMultilevel"/>
    <w:tmpl w:val="171E44A0"/>
    <w:lvl w:ilvl="0" w:tplc="CFAEF7D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D2B58"/>
    <w:multiLevelType w:val="hybridMultilevel"/>
    <w:tmpl w:val="07500010"/>
    <w:lvl w:ilvl="0" w:tplc="F7700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E05F3B"/>
    <w:multiLevelType w:val="hybridMultilevel"/>
    <w:tmpl w:val="C2DE40C0"/>
    <w:lvl w:ilvl="0" w:tplc="FBEE947C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8617F"/>
    <w:multiLevelType w:val="hybridMultilevel"/>
    <w:tmpl w:val="1798793C"/>
    <w:lvl w:ilvl="0" w:tplc="6AD27B7E">
      <w:start w:val="2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41C4EB9"/>
    <w:multiLevelType w:val="hybridMultilevel"/>
    <w:tmpl w:val="4C42D1E2"/>
    <w:lvl w:ilvl="0" w:tplc="041A000F">
      <w:start w:val="1"/>
      <w:numFmt w:val="decimal"/>
      <w:lvlText w:val="%1."/>
      <w:lvlJc w:val="left"/>
      <w:pPr>
        <w:ind w:left="2850" w:hanging="360"/>
      </w:pPr>
    </w:lvl>
    <w:lvl w:ilvl="1" w:tplc="041A0019">
      <w:start w:val="1"/>
      <w:numFmt w:val="lowerLetter"/>
      <w:lvlText w:val="%2."/>
      <w:lvlJc w:val="left"/>
      <w:pPr>
        <w:ind w:left="3570" w:hanging="360"/>
      </w:pPr>
    </w:lvl>
    <w:lvl w:ilvl="2" w:tplc="041A001B" w:tentative="true">
      <w:start w:val="1"/>
      <w:numFmt w:val="lowerRoman"/>
      <w:lvlText w:val="%3."/>
      <w:lvlJc w:val="right"/>
      <w:pPr>
        <w:ind w:left="4290" w:hanging="180"/>
      </w:pPr>
    </w:lvl>
    <w:lvl w:ilvl="3" w:tplc="041A000F" w:tentative="true">
      <w:start w:val="1"/>
      <w:numFmt w:val="decimal"/>
      <w:lvlText w:val="%4."/>
      <w:lvlJc w:val="left"/>
      <w:pPr>
        <w:ind w:left="5010" w:hanging="360"/>
      </w:pPr>
    </w:lvl>
    <w:lvl w:ilvl="4" w:tplc="041A0019" w:tentative="true">
      <w:start w:val="1"/>
      <w:numFmt w:val="lowerLetter"/>
      <w:lvlText w:val="%5."/>
      <w:lvlJc w:val="left"/>
      <w:pPr>
        <w:ind w:left="5730" w:hanging="360"/>
      </w:pPr>
    </w:lvl>
    <w:lvl w:ilvl="5" w:tplc="041A001B" w:tentative="true">
      <w:start w:val="1"/>
      <w:numFmt w:val="lowerRoman"/>
      <w:lvlText w:val="%6."/>
      <w:lvlJc w:val="right"/>
      <w:pPr>
        <w:ind w:left="6450" w:hanging="180"/>
      </w:pPr>
    </w:lvl>
    <w:lvl w:ilvl="6" w:tplc="041A000F" w:tentative="true">
      <w:start w:val="1"/>
      <w:numFmt w:val="decimal"/>
      <w:lvlText w:val="%7."/>
      <w:lvlJc w:val="left"/>
      <w:pPr>
        <w:ind w:left="7170" w:hanging="360"/>
      </w:pPr>
    </w:lvl>
    <w:lvl w:ilvl="7" w:tplc="041A0019" w:tentative="true">
      <w:start w:val="1"/>
      <w:numFmt w:val="lowerLetter"/>
      <w:lvlText w:val="%8."/>
      <w:lvlJc w:val="left"/>
      <w:pPr>
        <w:ind w:left="7890" w:hanging="360"/>
      </w:pPr>
    </w:lvl>
    <w:lvl w:ilvl="8" w:tplc="041A001B" w:tentative="true">
      <w:start w:val="1"/>
      <w:numFmt w:val="lowerRoman"/>
      <w:lvlText w:val="%9."/>
      <w:lvlJc w:val="right"/>
      <w:pPr>
        <w:ind w:left="8610" w:hanging="180"/>
      </w:pPr>
    </w:lvl>
  </w:abstractNum>
  <w:abstractNum w:abstractNumId="35">
    <w:nsid w:val="664B29FB"/>
    <w:multiLevelType w:val="hybridMultilevel"/>
    <w:tmpl w:val="6562BE50"/>
    <w:lvl w:ilvl="0" w:tplc="7BA86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745D3"/>
    <w:multiLevelType w:val="hybridMultilevel"/>
    <w:tmpl w:val="EB00067C"/>
    <w:lvl w:ilvl="0" w:tplc="95B85060">
      <w:start w:val="1"/>
      <w:numFmt w:val="upperRoman"/>
      <w:lvlText w:val="%1."/>
      <w:lvlJc w:val="left"/>
      <w:pPr>
        <w:ind w:left="1105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1410" w:hanging="360"/>
      </w:pPr>
    </w:lvl>
    <w:lvl w:ilvl="2" w:tplc="041A001B">
      <w:start w:val="1"/>
      <w:numFmt w:val="lowerRoman"/>
      <w:lvlText w:val="%3."/>
      <w:lvlJc w:val="right"/>
      <w:pPr>
        <w:ind w:left="12130" w:hanging="180"/>
      </w:pPr>
    </w:lvl>
    <w:lvl w:ilvl="3" w:tplc="041A000F">
      <w:start w:val="1"/>
      <w:numFmt w:val="decimal"/>
      <w:lvlText w:val="%4."/>
      <w:lvlJc w:val="left"/>
      <w:pPr>
        <w:ind w:left="12850" w:hanging="360"/>
      </w:pPr>
    </w:lvl>
    <w:lvl w:ilvl="4" w:tplc="041A0019">
      <w:start w:val="1"/>
      <w:numFmt w:val="lowerLetter"/>
      <w:lvlText w:val="%5."/>
      <w:lvlJc w:val="left"/>
      <w:pPr>
        <w:ind w:left="13570" w:hanging="360"/>
      </w:pPr>
    </w:lvl>
    <w:lvl w:ilvl="5" w:tplc="041A001B">
      <w:start w:val="1"/>
      <w:numFmt w:val="lowerRoman"/>
      <w:lvlText w:val="%6."/>
      <w:lvlJc w:val="right"/>
      <w:pPr>
        <w:ind w:left="14290" w:hanging="180"/>
      </w:pPr>
    </w:lvl>
    <w:lvl w:ilvl="6" w:tplc="041A000F">
      <w:start w:val="1"/>
      <w:numFmt w:val="decimal"/>
      <w:lvlText w:val="%7."/>
      <w:lvlJc w:val="left"/>
      <w:pPr>
        <w:ind w:left="15010" w:hanging="360"/>
      </w:pPr>
    </w:lvl>
    <w:lvl w:ilvl="7" w:tplc="041A0019">
      <w:start w:val="1"/>
      <w:numFmt w:val="lowerLetter"/>
      <w:lvlText w:val="%8."/>
      <w:lvlJc w:val="left"/>
      <w:pPr>
        <w:ind w:left="15730" w:hanging="360"/>
      </w:pPr>
    </w:lvl>
    <w:lvl w:ilvl="8" w:tplc="041A001B">
      <w:start w:val="1"/>
      <w:numFmt w:val="lowerRoman"/>
      <w:lvlText w:val="%9."/>
      <w:lvlJc w:val="right"/>
      <w:pPr>
        <w:ind w:left="16450" w:hanging="180"/>
      </w:pPr>
    </w:lvl>
  </w:abstractNum>
  <w:abstractNum w:abstractNumId="37">
    <w:nsid w:val="69081FB0"/>
    <w:multiLevelType w:val="hybridMultilevel"/>
    <w:tmpl w:val="8A1E2952"/>
    <w:lvl w:ilvl="0" w:tplc="8D3E0476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044767"/>
    <w:multiLevelType w:val="hybridMultilevel"/>
    <w:tmpl w:val="3D649CF6"/>
    <w:lvl w:ilvl="0" w:tplc="18A6F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A5639C"/>
    <w:multiLevelType w:val="hybridMultilevel"/>
    <w:tmpl w:val="00065CA4"/>
    <w:lvl w:ilvl="0" w:tplc="EE5A896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54C3343"/>
    <w:multiLevelType w:val="hybridMultilevel"/>
    <w:tmpl w:val="FE7C94BE"/>
    <w:lvl w:ilvl="0" w:tplc="9D240FF2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nsid w:val="76061170"/>
    <w:multiLevelType w:val="hybridMultilevel"/>
    <w:tmpl w:val="B492D314"/>
    <w:lvl w:ilvl="0" w:tplc="5B181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F6490"/>
    <w:multiLevelType w:val="hybridMultilevel"/>
    <w:tmpl w:val="57B42B6E"/>
    <w:lvl w:ilvl="0" w:tplc="BF9078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8F76282"/>
    <w:multiLevelType w:val="hybridMultilevel"/>
    <w:tmpl w:val="3244BDA2"/>
    <w:lvl w:ilvl="0" w:tplc="6764C3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F46076"/>
    <w:multiLevelType w:val="hybridMultilevel"/>
    <w:tmpl w:val="059CB480"/>
    <w:lvl w:ilvl="0" w:tplc="8E46994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35"/>
  </w:num>
  <w:num w:numId="3">
    <w:abstractNumId w:val="41"/>
  </w:num>
  <w:num w:numId="4">
    <w:abstractNumId w:val="27"/>
  </w:num>
  <w:num w:numId="5">
    <w:abstractNumId w:val="31"/>
  </w:num>
  <w:num w:numId="6">
    <w:abstractNumId w:val="38"/>
  </w:num>
  <w:num w:numId="7">
    <w:abstractNumId w:val="43"/>
  </w:num>
  <w:num w:numId="8">
    <w:abstractNumId w:val="16"/>
  </w:num>
  <w:num w:numId="9">
    <w:abstractNumId w:val="33"/>
  </w:num>
  <w:num w:numId="10">
    <w:abstractNumId w:val="30"/>
  </w:num>
  <w:num w:numId="11">
    <w:abstractNumId w:val="34"/>
  </w:num>
  <w:num w:numId="12">
    <w:abstractNumId w:val="8"/>
  </w:num>
  <w:num w:numId="13">
    <w:abstractNumId w:val="42"/>
  </w:num>
  <w:num w:numId="14">
    <w:abstractNumId w:val="44"/>
  </w:num>
  <w:num w:numId="15">
    <w:abstractNumId w:val="10"/>
  </w:num>
  <w:num w:numId="16">
    <w:abstractNumId w:val="25"/>
  </w:num>
  <w:num w:numId="17">
    <w:abstractNumId w:val="12"/>
  </w:num>
  <w:num w:numId="18">
    <w:abstractNumId w:val="14"/>
  </w:num>
  <w:num w:numId="19">
    <w:abstractNumId w:val="29"/>
  </w:num>
  <w:num w:numId="20">
    <w:abstractNumId w:val="0"/>
  </w:num>
  <w:num w:numId="21">
    <w:abstractNumId w:val="1"/>
  </w:num>
  <w:num w:numId="22">
    <w:abstractNumId w:val="28"/>
  </w:num>
  <w:num w:numId="23">
    <w:abstractNumId w:val="2"/>
  </w:num>
  <w:num w:numId="24">
    <w:abstractNumId w:val="24"/>
  </w:num>
  <w:num w:numId="25">
    <w:abstractNumId w:val="21"/>
  </w:num>
  <w:num w:numId="26">
    <w:abstractNumId w:val="4"/>
  </w:num>
  <w:num w:numId="27">
    <w:abstractNumId w:val="11"/>
  </w:num>
  <w:num w:numId="28">
    <w:abstractNumId w:val="36"/>
  </w:num>
  <w:num w:numId="29">
    <w:abstractNumId w:val="19"/>
  </w:num>
  <w:num w:numId="30">
    <w:abstractNumId w:val="7"/>
  </w:num>
  <w:num w:numId="31">
    <w:abstractNumId w:val="20"/>
  </w:num>
  <w:num w:numId="32">
    <w:abstractNumId w:val="17"/>
  </w:num>
  <w:num w:numId="33">
    <w:abstractNumId w:val="40"/>
  </w:num>
  <w:num w:numId="34">
    <w:abstractNumId w:val="39"/>
  </w:num>
  <w:num w:numId="35">
    <w:abstractNumId w:val="5"/>
  </w:num>
  <w:num w:numId="36">
    <w:abstractNumId w:val="37"/>
  </w:num>
  <w:num w:numId="37">
    <w:abstractNumId w:val="23"/>
  </w:num>
  <w:num w:numId="38">
    <w:abstractNumId w:val="9"/>
  </w:num>
  <w:num w:numId="39">
    <w:abstractNumId w:val="32"/>
  </w:num>
  <w:num w:numId="40">
    <w:abstractNumId w:val="6"/>
  </w:num>
  <w:num w:numId="41">
    <w:abstractNumId w:val="3"/>
  </w:num>
  <w:num w:numId="42">
    <w:abstractNumId w:val="15"/>
  </w:num>
  <w:num w:numId="43">
    <w:abstractNumId w:val="18"/>
  </w:num>
  <w:num w:numId="44">
    <w:abstractNumId w:val="13"/>
  </w:num>
  <w:num w:numId="45">
    <w:abstractNumId w:val="2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DC0"/>
    <w:rsid w:val="0000094A"/>
    <w:rsid w:val="0000096B"/>
    <w:rsid w:val="00001196"/>
    <w:rsid w:val="00003DA1"/>
    <w:rsid w:val="00004B91"/>
    <w:rsid w:val="00004BCC"/>
    <w:rsid w:val="00005469"/>
    <w:rsid w:val="000061B9"/>
    <w:rsid w:val="00007767"/>
    <w:rsid w:val="000100E6"/>
    <w:rsid w:val="0001010C"/>
    <w:rsid w:val="00010229"/>
    <w:rsid w:val="00010B25"/>
    <w:rsid w:val="00010B64"/>
    <w:rsid w:val="0001120D"/>
    <w:rsid w:val="00011D71"/>
    <w:rsid w:val="000136DC"/>
    <w:rsid w:val="000140B7"/>
    <w:rsid w:val="000145DA"/>
    <w:rsid w:val="000152AB"/>
    <w:rsid w:val="00015695"/>
    <w:rsid w:val="000156C8"/>
    <w:rsid w:val="00015A5D"/>
    <w:rsid w:val="00016C19"/>
    <w:rsid w:val="00016C86"/>
    <w:rsid w:val="00017295"/>
    <w:rsid w:val="0001737F"/>
    <w:rsid w:val="00020902"/>
    <w:rsid w:val="00021187"/>
    <w:rsid w:val="00021604"/>
    <w:rsid w:val="00023102"/>
    <w:rsid w:val="000233BD"/>
    <w:rsid w:val="000240B4"/>
    <w:rsid w:val="000245B9"/>
    <w:rsid w:val="0002492E"/>
    <w:rsid w:val="00024F0B"/>
    <w:rsid w:val="0002672F"/>
    <w:rsid w:val="00026D51"/>
    <w:rsid w:val="000270DA"/>
    <w:rsid w:val="000275E0"/>
    <w:rsid w:val="00031268"/>
    <w:rsid w:val="00032383"/>
    <w:rsid w:val="00032978"/>
    <w:rsid w:val="0003304F"/>
    <w:rsid w:val="00035F84"/>
    <w:rsid w:val="000377C2"/>
    <w:rsid w:val="00037E36"/>
    <w:rsid w:val="00041565"/>
    <w:rsid w:val="00042FEC"/>
    <w:rsid w:val="00043390"/>
    <w:rsid w:val="0004368A"/>
    <w:rsid w:val="00044A40"/>
    <w:rsid w:val="0004528E"/>
    <w:rsid w:val="000454FE"/>
    <w:rsid w:val="0004558E"/>
    <w:rsid w:val="00045FE4"/>
    <w:rsid w:val="00046248"/>
    <w:rsid w:val="00046D03"/>
    <w:rsid w:val="00046D77"/>
    <w:rsid w:val="000479B5"/>
    <w:rsid w:val="00047D36"/>
    <w:rsid w:val="00050640"/>
    <w:rsid w:val="00051530"/>
    <w:rsid w:val="000515F5"/>
    <w:rsid w:val="0005196C"/>
    <w:rsid w:val="00052711"/>
    <w:rsid w:val="00053B84"/>
    <w:rsid w:val="000540D8"/>
    <w:rsid w:val="00054793"/>
    <w:rsid w:val="000551FE"/>
    <w:rsid w:val="0005693A"/>
    <w:rsid w:val="00062F4C"/>
    <w:rsid w:val="00063523"/>
    <w:rsid w:val="0006367E"/>
    <w:rsid w:val="000636AF"/>
    <w:rsid w:val="000637A6"/>
    <w:rsid w:val="000642A3"/>
    <w:rsid w:val="000646AB"/>
    <w:rsid w:val="00065590"/>
    <w:rsid w:val="000668DC"/>
    <w:rsid w:val="0006714A"/>
    <w:rsid w:val="00067880"/>
    <w:rsid w:val="00067BBE"/>
    <w:rsid w:val="00067DD2"/>
    <w:rsid w:val="00070269"/>
    <w:rsid w:val="000705E8"/>
    <w:rsid w:val="0007171E"/>
    <w:rsid w:val="00072C5B"/>
    <w:rsid w:val="000731EE"/>
    <w:rsid w:val="00073F06"/>
    <w:rsid w:val="0007404A"/>
    <w:rsid w:val="00074A12"/>
    <w:rsid w:val="00074A94"/>
    <w:rsid w:val="00074EA3"/>
    <w:rsid w:val="000753EF"/>
    <w:rsid w:val="00075451"/>
    <w:rsid w:val="00075F3B"/>
    <w:rsid w:val="00076B1F"/>
    <w:rsid w:val="00076D1C"/>
    <w:rsid w:val="00077C3C"/>
    <w:rsid w:val="000818F2"/>
    <w:rsid w:val="00082024"/>
    <w:rsid w:val="00082125"/>
    <w:rsid w:val="00082AAC"/>
    <w:rsid w:val="00083389"/>
    <w:rsid w:val="0008370F"/>
    <w:rsid w:val="000843DD"/>
    <w:rsid w:val="000847BC"/>
    <w:rsid w:val="000868D0"/>
    <w:rsid w:val="00087399"/>
    <w:rsid w:val="00087B24"/>
    <w:rsid w:val="00090429"/>
    <w:rsid w:val="000905A5"/>
    <w:rsid w:val="00091FC1"/>
    <w:rsid w:val="000925B1"/>
    <w:rsid w:val="00092865"/>
    <w:rsid w:val="00092DA3"/>
    <w:rsid w:val="00093EC3"/>
    <w:rsid w:val="000951AA"/>
    <w:rsid w:val="0009631A"/>
    <w:rsid w:val="000965E1"/>
    <w:rsid w:val="00097CE5"/>
    <w:rsid w:val="000A0120"/>
    <w:rsid w:val="000A1114"/>
    <w:rsid w:val="000A19A5"/>
    <w:rsid w:val="000A28B3"/>
    <w:rsid w:val="000A29A5"/>
    <w:rsid w:val="000A2C2F"/>
    <w:rsid w:val="000A4C6A"/>
    <w:rsid w:val="000A5A80"/>
    <w:rsid w:val="000A5AE9"/>
    <w:rsid w:val="000A6900"/>
    <w:rsid w:val="000A712F"/>
    <w:rsid w:val="000A7223"/>
    <w:rsid w:val="000A78F0"/>
    <w:rsid w:val="000A7CBF"/>
    <w:rsid w:val="000B0289"/>
    <w:rsid w:val="000B037B"/>
    <w:rsid w:val="000B2EBD"/>
    <w:rsid w:val="000B3245"/>
    <w:rsid w:val="000B580E"/>
    <w:rsid w:val="000B5950"/>
    <w:rsid w:val="000B640F"/>
    <w:rsid w:val="000B787B"/>
    <w:rsid w:val="000C040B"/>
    <w:rsid w:val="000C154D"/>
    <w:rsid w:val="000C2633"/>
    <w:rsid w:val="000C29EC"/>
    <w:rsid w:val="000C3281"/>
    <w:rsid w:val="000C32FF"/>
    <w:rsid w:val="000C38BF"/>
    <w:rsid w:val="000C3D0C"/>
    <w:rsid w:val="000C4092"/>
    <w:rsid w:val="000C5649"/>
    <w:rsid w:val="000C5DB8"/>
    <w:rsid w:val="000C65CC"/>
    <w:rsid w:val="000C663F"/>
    <w:rsid w:val="000C6A5F"/>
    <w:rsid w:val="000C6FE2"/>
    <w:rsid w:val="000C7845"/>
    <w:rsid w:val="000D0E98"/>
    <w:rsid w:val="000D1A62"/>
    <w:rsid w:val="000D26DC"/>
    <w:rsid w:val="000D2C03"/>
    <w:rsid w:val="000D3F38"/>
    <w:rsid w:val="000D4F91"/>
    <w:rsid w:val="000D52A5"/>
    <w:rsid w:val="000D52DC"/>
    <w:rsid w:val="000D715F"/>
    <w:rsid w:val="000D79E7"/>
    <w:rsid w:val="000D7BAB"/>
    <w:rsid w:val="000E0469"/>
    <w:rsid w:val="000E070C"/>
    <w:rsid w:val="000E31AC"/>
    <w:rsid w:val="000E3CD9"/>
    <w:rsid w:val="000E3F24"/>
    <w:rsid w:val="000E41D7"/>
    <w:rsid w:val="000E4EEF"/>
    <w:rsid w:val="000E54D5"/>
    <w:rsid w:val="000E63C5"/>
    <w:rsid w:val="000E6937"/>
    <w:rsid w:val="000E70D6"/>
    <w:rsid w:val="000E78ED"/>
    <w:rsid w:val="000E7AC6"/>
    <w:rsid w:val="000F0D8A"/>
    <w:rsid w:val="000F173A"/>
    <w:rsid w:val="000F179C"/>
    <w:rsid w:val="000F17D0"/>
    <w:rsid w:val="000F27D5"/>
    <w:rsid w:val="000F30BB"/>
    <w:rsid w:val="000F4D9C"/>
    <w:rsid w:val="000F6882"/>
    <w:rsid w:val="000F6E79"/>
    <w:rsid w:val="000F7392"/>
    <w:rsid w:val="000F759A"/>
    <w:rsid w:val="000F7C29"/>
    <w:rsid w:val="001001A6"/>
    <w:rsid w:val="001003C7"/>
    <w:rsid w:val="0010090C"/>
    <w:rsid w:val="00102260"/>
    <w:rsid w:val="001028DD"/>
    <w:rsid w:val="00103550"/>
    <w:rsid w:val="00104BFE"/>
    <w:rsid w:val="001057E4"/>
    <w:rsid w:val="0010592C"/>
    <w:rsid w:val="00105F33"/>
    <w:rsid w:val="00107484"/>
    <w:rsid w:val="001076A2"/>
    <w:rsid w:val="0011078E"/>
    <w:rsid w:val="0011127D"/>
    <w:rsid w:val="001126B9"/>
    <w:rsid w:val="00112807"/>
    <w:rsid w:val="001129EE"/>
    <w:rsid w:val="00112BEB"/>
    <w:rsid w:val="00114721"/>
    <w:rsid w:val="00114AC5"/>
    <w:rsid w:val="00115EF9"/>
    <w:rsid w:val="001165F8"/>
    <w:rsid w:val="00116AB7"/>
    <w:rsid w:val="001172AF"/>
    <w:rsid w:val="00117863"/>
    <w:rsid w:val="00120881"/>
    <w:rsid w:val="00121A41"/>
    <w:rsid w:val="00121AA9"/>
    <w:rsid w:val="00122B97"/>
    <w:rsid w:val="00123F1D"/>
    <w:rsid w:val="00124E8C"/>
    <w:rsid w:val="001256D9"/>
    <w:rsid w:val="00125D01"/>
    <w:rsid w:val="00127422"/>
    <w:rsid w:val="00127912"/>
    <w:rsid w:val="00131A38"/>
    <w:rsid w:val="0013224F"/>
    <w:rsid w:val="001323AD"/>
    <w:rsid w:val="00132B58"/>
    <w:rsid w:val="00133B93"/>
    <w:rsid w:val="00134A71"/>
    <w:rsid w:val="0013588C"/>
    <w:rsid w:val="00136452"/>
    <w:rsid w:val="001364E8"/>
    <w:rsid w:val="00136C32"/>
    <w:rsid w:val="00137068"/>
    <w:rsid w:val="00137561"/>
    <w:rsid w:val="00137DA4"/>
    <w:rsid w:val="001404FB"/>
    <w:rsid w:val="00141EDE"/>
    <w:rsid w:val="00143005"/>
    <w:rsid w:val="001434D1"/>
    <w:rsid w:val="00146282"/>
    <w:rsid w:val="0014646E"/>
    <w:rsid w:val="001465F5"/>
    <w:rsid w:val="0014673B"/>
    <w:rsid w:val="00146B9C"/>
    <w:rsid w:val="00146D3B"/>
    <w:rsid w:val="00147C67"/>
    <w:rsid w:val="0015099F"/>
    <w:rsid w:val="00151801"/>
    <w:rsid w:val="00151C08"/>
    <w:rsid w:val="00152293"/>
    <w:rsid w:val="00152B8B"/>
    <w:rsid w:val="00152BF5"/>
    <w:rsid w:val="0015399D"/>
    <w:rsid w:val="001539F2"/>
    <w:rsid w:val="00154B35"/>
    <w:rsid w:val="00155B6B"/>
    <w:rsid w:val="00155D7C"/>
    <w:rsid w:val="00156D69"/>
    <w:rsid w:val="00157A2D"/>
    <w:rsid w:val="00160CBB"/>
    <w:rsid w:val="001617DD"/>
    <w:rsid w:val="001634F5"/>
    <w:rsid w:val="00164D7F"/>
    <w:rsid w:val="00166B5C"/>
    <w:rsid w:val="00167ED6"/>
    <w:rsid w:val="001722B2"/>
    <w:rsid w:val="001736EF"/>
    <w:rsid w:val="001737C6"/>
    <w:rsid w:val="001757A7"/>
    <w:rsid w:val="00175FB6"/>
    <w:rsid w:val="00175FB7"/>
    <w:rsid w:val="00176143"/>
    <w:rsid w:val="0017666A"/>
    <w:rsid w:val="00180CB3"/>
    <w:rsid w:val="0018108A"/>
    <w:rsid w:val="001829AB"/>
    <w:rsid w:val="001829FE"/>
    <w:rsid w:val="00182B78"/>
    <w:rsid w:val="00183A86"/>
    <w:rsid w:val="00183E9F"/>
    <w:rsid w:val="00184510"/>
    <w:rsid w:val="00184741"/>
    <w:rsid w:val="00184F56"/>
    <w:rsid w:val="00184FEC"/>
    <w:rsid w:val="00185E9D"/>
    <w:rsid w:val="00187BD0"/>
    <w:rsid w:val="0019014E"/>
    <w:rsid w:val="0019028F"/>
    <w:rsid w:val="00190534"/>
    <w:rsid w:val="001916EA"/>
    <w:rsid w:val="001919E7"/>
    <w:rsid w:val="00191B4C"/>
    <w:rsid w:val="00191F71"/>
    <w:rsid w:val="00192151"/>
    <w:rsid w:val="00192C18"/>
    <w:rsid w:val="0019331F"/>
    <w:rsid w:val="00193767"/>
    <w:rsid w:val="00193786"/>
    <w:rsid w:val="00193817"/>
    <w:rsid w:val="0019385C"/>
    <w:rsid w:val="001954FC"/>
    <w:rsid w:val="0019596B"/>
    <w:rsid w:val="00195973"/>
    <w:rsid w:val="00195D1C"/>
    <w:rsid w:val="0019733B"/>
    <w:rsid w:val="001A0CAD"/>
    <w:rsid w:val="001A2095"/>
    <w:rsid w:val="001A3460"/>
    <w:rsid w:val="001A3F56"/>
    <w:rsid w:val="001A4C93"/>
    <w:rsid w:val="001A7792"/>
    <w:rsid w:val="001A7AD6"/>
    <w:rsid w:val="001A7D40"/>
    <w:rsid w:val="001B1956"/>
    <w:rsid w:val="001B25E1"/>
    <w:rsid w:val="001B270B"/>
    <w:rsid w:val="001B28CB"/>
    <w:rsid w:val="001B297F"/>
    <w:rsid w:val="001B3DB0"/>
    <w:rsid w:val="001B4C9C"/>
    <w:rsid w:val="001B50EC"/>
    <w:rsid w:val="001B57C1"/>
    <w:rsid w:val="001B586D"/>
    <w:rsid w:val="001B5BED"/>
    <w:rsid w:val="001B5F24"/>
    <w:rsid w:val="001B6AD6"/>
    <w:rsid w:val="001B7239"/>
    <w:rsid w:val="001B72DB"/>
    <w:rsid w:val="001B75E3"/>
    <w:rsid w:val="001B76EF"/>
    <w:rsid w:val="001B7838"/>
    <w:rsid w:val="001B7C80"/>
    <w:rsid w:val="001C01C1"/>
    <w:rsid w:val="001C345D"/>
    <w:rsid w:val="001C629D"/>
    <w:rsid w:val="001C6FC6"/>
    <w:rsid w:val="001C7B4B"/>
    <w:rsid w:val="001D01CD"/>
    <w:rsid w:val="001D0913"/>
    <w:rsid w:val="001D112C"/>
    <w:rsid w:val="001D1352"/>
    <w:rsid w:val="001D13B0"/>
    <w:rsid w:val="001D259D"/>
    <w:rsid w:val="001D2AAD"/>
    <w:rsid w:val="001D2E8B"/>
    <w:rsid w:val="001D4288"/>
    <w:rsid w:val="001D4562"/>
    <w:rsid w:val="001D59EF"/>
    <w:rsid w:val="001D6CA3"/>
    <w:rsid w:val="001D74B3"/>
    <w:rsid w:val="001D76F0"/>
    <w:rsid w:val="001D7DA7"/>
    <w:rsid w:val="001D7DC0"/>
    <w:rsid w:val="001D7F3C"/>
    <w:rsid w:val="001E0296"/>
    <w:rsid w:val="001E16E9"/>
    <w:rsid w:val="001E1C63"/>
    <w:rsid w:val="001E1EA6"/>
    <w:rsid w:val="001E272E"/>
    <w:rsid w:val="001E2BC7"/>
    <w:rsid w:val="001E315F"/>
    <w:rsid w:val="001E41B4"/>
    <w:rsid w:val="001E440D"/>
    <w:rsid w:val="001E4D94"/>
    <w:rsid w:val="001E5072"/>
    <w:rsid w:val="001E7D44"/>
    <w:rsid w:val="001F1159"/>
    <w:rsid w:val="001F20BA"/>
    <w:rsid w:val="001F246E"/>
    <w:rsid w:val="001F2C62"/>
    <w:rsid w:val="001F2E03"/>
    <w:rsid w:val="001F3355"/>
    <w:rsid w:val="001F3DD0"/>
    <w:rsid w:val="001F4AC1"/>
    <w:rsid w:val="001F4C5B"/>
    <w:rsid w:val="001F555A"/>
    <w:rsid w:val="001F5965"/>
    <w:rsid w:val="001F6158"/>
    <w:rsid w:val="001F64B0"/>
    <w:rsid w:val="001F7759"/>
    <w:rsid w:val="001F7913"/>
    <w:rsid w:val="001F79C7"/>
    <w:rsid w:val="00200896"/>
    <w:rsid w:val="00200940"/>
    <w:rsid w:val="002019EC"/>
    <w:rsid w:val="00201AFD"/>
    <w:rsid w:val="00202411"/>
    <w:rsid w:val="00203763"/>
    <w:rsid w:val="002038F4"/>
    <w:rsid w:val="002047DC"/>
    <w:rsid w:val="002049FC"/>
    <w:rsid w:val="00205E29"/>
    <w:rsid w:val="00206A08"/>
    <w:rsid w:val="0020703D"/>
    <w:rsid w:val="00207D3E"/>
    <w:rsid w:val="00211FCF"/>
    <w:rsid w:val="002121AB"/>
    <w:rsid w:val="00212570"/>
    <w:rsid w:val="0021333D"/>
    <w:rsid w:val="002138A6"/>
    <w:rsid w:val="00214659"/>
    <w:rsid w:val="00215760"/>
    <w:rsid w:val="0021597F"/>
    <w:rsid w:val="00215E78"/>
    <w:rsid w:val="00216637"/>
    <w:rsid w:val="002166BD"/>
    <w:rsid w:val="00216EA5"/>
    <w:rsid w:val="00217248"/>
    <w:rsid w:val="00220DD8"/>
    <w:rsid w:val="00221BA1"/>
    <w:rsid w:val="002224E1"/>
    <w:rsid w:val="00223024"/>
    <w:rsid w:val="002250AE"/>
    <w:rsid w:val="0022533D"/>
    <w:rsid w:val="0022575C"/>
    <w:rsid w:val="00226673"/>
    <w:rsid w:val="00226DF4"/>
    <w:rsid w:val="002271EB"/>
    <w:rsid w:val="002279FE"/>
    <w:rsid w:val="002305E3"/>
    <w:rsid w:val="0023069B"/>
    <w:rsid w:val="002315BB"/>
    <w:rsid w:val="0023298B"/>
    <w:rsid w:val="002329D5"/>
    <w:rsid w:val="002331B4"/>
    <w:rsid w:val="002335EB"/>
    <w:rsid w:val="002337A8"/>
    <w:rsid w:val="00233A52"/>
    <w:rsid w:val="00234032"/>
    <w:rsid w:val="00234711"/>
    <w:rsid w:val="00234A60"/>
    <w:rsid w:val="00235806"/>
    <w:rsid w:val="00236D8A"/>
    <w:rsid w:val="002377FF"/>
    <w:rsid w:val="00237BB7"/>
    <w:rsid w:val="00237FDF"/>
    <w:rsid w:val="00240402"/>
    <w:rsid w:val="00240643"/>
    <w:rsid w:val="00241F85"/>
    <w:rsid w:val="0024223E"/>
    <w:rsid w:val="00244DCB"/>
    <w:rsid w:val="002458DB"/>
    <w:rsid w:val="0024595E"/>
    <w:rsid w:val="0024703F"/>
    <w:rsid w:val="0025230A"/>
    <w:rsid w:val="00252759"/>
    <w:rsid w:val="00252B8C"/>
    <w:rsid w:val="00253998"/>
    <w:rsid w:val="00253E21"/>
    <w:rsid w:val="002544B6"/>
    <w:rsid w:val="00254FCE"/>
    <w:rsid w:val="00255C7C"/>
    <w:rsid w:val="002560EC"/>
    <w:rsid w:val="00256B72"/>
    <w:rsid w:val="002579C0"/>
    <w:rsid w:val="002600DC"/>
    <w:rsid w:val="00260FC0"/>
    <w:rsid w:val="002611AC"/>
    <w:rsid w:val="0026215A"/>
    <w:rsid w:val="00262571"/>
    <w:rsid w:val="00262D9C"/>
    <w:rsid w:val="00262EC7"/>
    <w:rsid w:val="002639F3"/>
    <w:rsid w:val="0026534F"/>
    <w:rsid w:val="00266229"/>
    <w:rsid w:val="00267EB2"/>
    <w:rsid w:val="0027146E"/>
    <w:rsid w:val="00271BD8"/>
    <w:rsid w:val="00271C8C"/>
    <w:rsid w:val="0027358F"/>
    <w:rsid w:val="002738A7"/>
    <w:rsid w:val="002738FD"/>
    <w:rsid w:val="00273DB5"/>
    <w:rsid w:val="00274EC6"/>
    <w:rsid w:val="00275218"/>
    <w:rsid w:val="002755D3"/>
    <w:rsid w:val="0027589E"/>
    <w:rsid w:val="00275A71"/>
    <w:rsid w:val="00275F22"/>
    <w:rsid w:val="002765E5"/>
    <w:rsid w:val="00277689"/>
    <w:rsid w:val="00280F9E"/>
    <w:rsid w:val="002823C4"/>
    <w:rsid w:val="00282C64"/>
    <w:rsid w:val="00282E06"/>
    <w:rsid w:val="002849D2"/>
    <w:rsid w:val="00285223"/>
    <w:rsid w:val="00285364"/>
    <w:rsid w:val="00285ED7"/>
    <w:rsid w:val="00286E4F"/>
    <w:rsid w:val="00290748"/>
    <w:rsid w:val="002932D7"/>
    <w:rsid w:val="00295F76"/>
    <w:rsid w:val="00296122"/>
    <w:rsid w:val="002963C3"/>
    <w:rsid w:val="00296419"/>
    <w:rsid w:val="002978F6"/>
    <w:rsid w:val="00297BC4"/>
    <w:rsid w:val="002A024B"/>
    <w:rsid w:val="002A13D6"/>
    <w:rsid w:val="002A1704"/>
    <w:rsid w:val="002A1F95"/>
    <w:rsid w:val="002A2295"/>
    <w:rsid w:val="002A2E80"/>
    <w:rsid w:val="002A33D4"/>
    <w:rsid w:val="002A43BF"/>
    <w:rsid w:val="002A47BA"/>
    <w:rsid w:val="002A52AF"/>
    <w:rsid w:val="002A5367"/>
    <w:rsid w:val="002A5E2D"/>
    <w:rsid w:val="002A6431"/>
    <w:rsid w:val="002A69A0"/>
    <w:rsid w:val="002A7349"/>
    <w:rsid w:val="002A790A"/>
    <w:rsid w:val="002A7B12"/>
    <w:rsid w:val="002A7DC6"/>
    <w:rsid w:val="002B0337"/>
    <w:rsid w:val="002B0CBF"/>
    <w:rsid w:val="002B0D83"/>
    <w:rsid w:val="002B237F"/>
    <w:rsid w:val="002B27E0"/>
    <w:rsid w:val="002B2843"/>
    <w:rsid w:val="002B28EC"/>
    <w:rsid w:val="002B37F1"/>
    <w:rsid w:val="002B39A9"/>
    <w:rsid w:val="002B420D"/>
    <w:rsid w:val="002B4419"/>
    <w:rsid w:val="002B5124"/>
    <w:rsid w:val="002B5B66"/>
    <w:rsid w:val="002B6C33"/>
    <w:rsid w:val="002B6C91"/>
    <w:rsid w:val="002B7084"/>
    <w:rsid w:val="002B7566"/>
    <w:rsid w:val="002B7C2D"/>
    <w:rsid w:val="002B7C49"/>
    <w:rsid w:val="002C15C0"/>
    <w:rsid w:val="002C1771"/>
    <w:rsid w:val="002C331C"/>
    <w:rsid w:val="002C3803"/>
    <w:rsid w:val="002C51C3"/>
    <w:rsid w:val="002C5DC1"/>
    <w:rsid w:val="002C72BB"/>
    <w:rsid w:val="002C7351"/>
    <w:rsid w:val="002C7E38"/>
    <w:rsid w:val="002D064C"/>
    <w:rsid w:val="002D0E8B"/>
    <w:rsid w:val="002D17CE"/>
    <w:rsid w:val="002D18C8"/>
    <w:rsid w:val="002D19DC"/>
    <w:rsid w:val="002D2C7F"/>
    <w:rsid w:val="002D42CF"/>
    <w:rsid w:val="002D4987"/>
    <w:rsid w:val="002D58C4"/>
    <w:rsid w:val="002D69B5"/>
    <w:rsid w:val="002D6E4F"/>
    <w:rsid w:val="002D711E"/>
    <w:rsid w:val="002E0272"/>
    <w:rsid w:val="002E02EF"/>
    <w:rsid w:val="002E0A6F"/>
    <w:rsid w:val="002E0ADB"/>
    <w:rsid w:val="002E117B"/>
    <w:rsid w:val="002E161B"/>
    <w:rsid w:val="002E178B"/>
    <w:rsid w:val="002E2FF1"/>
    <w:rsid w:val="002E36F6"/>
    <w:rsid w:val="002E3D1C"/>
    <w:rsid w:val="002E4624"/>
    <w:rsid w:val="002E4865"/>
    <w:rsid w:val="002E56BE"/>
    <w:rsid w:val="002E5D96"/>
    <w:rsid w:val="002E6AEE"/>
    <w:rsid w:val="002E6C95"/>
    <w:rsid w:val="002E7D89"/>
    <w:rsid w:val="002F0B17"/>
    <w:rsid w:val="002F1C7A"/>
    <w:rsid w:val="002F21A1"/>
    <w:rsid w:val="002F2205"/>
    <w:rsid w:val="002F332D"/>
    <w:rsid w:val="002F4EF0"/>
    <w:rsid w:val="002F5C0C"/>
    <w:rsid w:val="002F6048"/>
    <w:rsid w:val="002F6AA6"/>
    <w:rsid w:val="002F72A7"/>
    <w:rsid w:val="002F7DEA"/>
    <w:rsid w:val="00300553"/>
    <w:rsid w:val="00300ECD"/>
    <w:rsid w:val="00301C38"/>
    <w:rsid w:val="00302B43"/>
    <w:rsid w:val="0030424C"/>
    <w:rsid w:val="00304971"/>
    <w:rsid w:val="00304F36"/>
    <w:rsid w:val="003050DB"/>
    <w:rsid w:val="00305176"/>
    <w:rsid w:val="00305518"/>
    <w:rsid w:val="00306B04"/>
    <w:rsid w:val="00311079"/>
    <w:rsid w:val="0031112D"/>
    <w:rsid w:val="003112D7"/>
    <w:rsid w:val="00312757"/>
    <w:rsid w:val="003128D3"/>
    <w:rsid w:val="00313605"/>
    <w:rsid w:val="00313730"/>
    <w:rsid w:val="0031420D"/>
    <w:rsid w:val="0031497D"/>
    <w:rsid w:val="00314A5A"/>
    <w:rsid w:val="00316374"/>
    <w:rsid w:val="00317D36"/>
    <w:rsid w:val="00320675"/>
    <w:rsid w:val="00320ABE"/>
    <w:rsid w:val="003215D4"/>
    <w:rsid w:val="0032218E"/>
    <w:rsid w:val="00322F8D"/>
    <w:rsid w:val="00323796"/>
    <w:rsid w:val="0032407B"/>
    <w:rsid w:val="00324357"/>
    <w:rsid w:val="003253D8"/>
    <w:rsid w:val="003259A4"/>
    <w:rsid w:val="00325C04"/>
    <w:rsid w:val="00326963"/>
    <w:rsid w:val="0032737B"/>
    <w:rsid w:val="00327817"/>
    <w:rsid w:val="0033234C"/>
    <w:rsid w:val="003325C3"/>
    <w:rsid w:val="00333254"/>
    <w:rsid w:val="00335139"/>
    <w:rsid w:val="00335305"/>
    <w:rsid w:val="00336E69"/>
    <w:rsid w:val="00337A87"/>
    <w:rsid w:val="00337CDB"/>
    <w:rsid w:val="00340762"/>
    <w:rsid w:val="003407AF"/>
    <w:rsid w:val="00340BDC"/>
    <w:rsid w:val="00341F0A"/>
    <w:rsid w:val="00341FD5"/>
    <w:rsid w:val="00342F60"/>
    <w:rsid w:val="0034304D"/>
    <w:rsid w:val="00343191"/>
    <w:rsid w:val="00343C3D"/>
    <w:rsid w:val="003452D5"/>
    <w:rsid w:val="003458C8"/>
    <w:rsid w:val="00345E8D"/>
    <w:rsid w:val="00346E17"/>
    <w:rsid w:val="0034725D"/>
    <w:rsid w:val="00347260"/>
    <w:rsid w:val="00350BF9"/>
    <w:rsid w:val="0035148C"/>
    <w:rsid w:val="00351632"/>
    <w:rsid w:val="00352E41"/>
    <w:rsid w:val="00353484"/>
    <w:rsid w:val="00353831"/>
    <w:rsid w:val="003539FA"/>
    <w:rsid w:val="003542B1"/>
    <w:rsid w:val="003542DA"/>
    <w:rsid w:val="003556EA"/>
    <w:rsid w:val="00356324"/>
    <w:rsid w:val="0035721F"/>
    <w:rsid w:val="00357EB9"/>
    <w:rsid w:val="00360747"/>
    <w:rsid w:val="00360C90"/>
    <w:rsid w:val="00360CD2"/>
    <w:rsid w:val="003619B1"/>
    <w:rsid w:val="00361D39"/>
    <w:rsid w:val="0036229C"/>
    <w:rsid w:val="0036301D"/>
    <w:rsid w:val="0036432F"/>
    <w:rsid w:val="00364A34"/>
    <w:rsid w:val="00364EB7"/>
    <w:rsid w:val="0036759C"/>
    <w:rsid w:val="00367715"/>
    <w:rsid w:val="00367EB2"/>
    <w:rsid w:val="003704E5"/>
    <w:rsid w:val="003706C2"/>
    <w:rsid w:val="00371EB9"/>
    <w:rsid w:val="00374290"/>
    <w:rsid w:val="00375C8F"/>
    <w:rsid w:val="003761C8"/>
    <w:rsid w:val="0037665B"/>
    <w:rsid w:val="00377ABC"/>
    <w:rsid w:val="003802A6"/>
    <w:rsid w:val="00381130"/>
    <w:rsid w:val="00381D04"/>
    <w:rsid w:val="00382615"/>
    <w:rsid w:val="00382886"/>
    <w:rsid w:val="00383899"/>
    <w:rsid w:val="00383AA4"/>
    <w:rsid w:val="003874A2"/>
    <w:rsid w:val="003908EC"/>
    <w:rsid w:val="00390B3E"/>
    <w:rsid w:val="00390BE1"/>
    <w:rsid w:val="00390CDE"/>
    <w:rsid w:val="00391D96"/>
    <w:rsid w:val="003929A8"/>
    <w:rsid w:val="00395E3A"/>
    <w:rsid w:val="00397A31"/>
    <w:rsid w:val="00397A35"/>
    <w:rsid w:val="003A08B5"/>
    <w:rsid w:val="003A10E3"/>
    <w:rsid w:val="003A11F5"/>
    <w:rsid w:val="003A15D3"/>
    <w:rsid w:val="003A192F"/>
    <w:rsid w:val="003A1FB4"/>
    <w:rsid w:val="003A209A"/>
    <w:rsid w:val="003A2A7C"/>
    <w:rsid w:val="003A3056"/>
    <w:rsid w:val="003A3C19"/>
    <w:rsid w:val="003A4511"/>
    <w:rsid w:val="003A4D47"/>
    <w:rsid w:val="003A4DA4"/>
    <w:rsid w:val="003A666C"/>
    <w:rsid w:val="003A6AB1"/>
    <w:rsid w:val="003A772F"/>
    <w:rsid w:val="003A7BA4"/>
    <w:rsid w:val="003A7C34"/>
    <w:rsid w:val="003A7FEF"/>
    <w:rsid w:val="003B044C"/>
    <w:rsid w:val="003B107F"/>
    <w:rsid w:val="003B297D"/>
    <w:rsid w:val="003B3261"/>
    <w:rsid w:val="003B329E"/>
    <w:rsid w:val="003B36F7"/>
    <w:rsid w:val="003B3727"/>
    <w:rsid w:val="003B3C0D"/>
    <w:rsid w:val="003B3FA8"/>
    <w:rsid w:val="003B3FDA"/>
    <w:rsid w:val="003B45DE"/>
    <w:rsid w:val="003B4E8C"/>
    <w:rsid w:val="003B5395"/>
    <w:rsid w:val="003B6D7B"/>
    <w:rsid w:val="003C0F9F"/>
    <w:rsid w:val="003C2F5B"/>
    <w:rsid w:val="003C36ED"/>
    <w:rsid w:val="003C4FE9"/>
    <w:rsid w:val="003C50F4"/>
    <w:rsid w:val="003C69BE"/>
    <w:rsid w:val="003C6D00"/>
    <w:rsid w:val="003C742E"/>
    <w:rsid w:val="003C74FF"/>
    <w:rsid w:val="003C7B60"/>
    <w:rsid w:val="003D00E9"/>
    <w:rsid w:val="003D0AC3"/>
    <w:rsid w:val="003D267C"/>
    <w:rsid w:val="003D34DA"/>
    <w:rsid w:val="003D37B6"/>
    <w:rsid w:val="003D37F4"/>
    <w:rsid w:val="003D3DFC"/>
    <w:rsid w:val="003D4591"/>
    <w:rsid w:val="003D46C1"/>
    <w:rsid w:val="003D53D5"/>
    <w:rsid w:val="003D5DEC"/>
    <w:rsid w:val="003D64A5"/>
    <w:rsid w:val="003D6D41"/>
    <w:rsid w:val="003D7942"/>
    <w:rsid w:val="003D7AD8"/>
    <w:rsid w:val="003E05EE"/>
    <w:rsid w:val="003E2666"/>
    <w:rsid w:val="003E2F0C"/>
    <w:rsid w:val="003E2FAC"/>
    <w:rsid w:val="003E412A"/>
    <w:rsid w:val="003E4468"/>
    <w:rsid w:val="003E470F"/>
    <w:rsid w:val="003E5563"/>
    <w:rsid w:val="003E58CF"/>
    <w:rsid w:val="003E5CC2"/>
    <w:rsid w:val="003E6080"/>
    <w:rsid w:val="003E60F6"/>
    <w:rsid w:val="003E66A2"/>
    <w:rsid w:val="003E673D"/>
    <w:rsid w:val="003E718F"/>
    <w:rsid w:val="003E7245"/>
    <w:rsid w:val="003E7789"/>
    <w:rsid w:val="003F037E"/>
    <w:rsid w:val="003F0A3E"/>
    <w:rsid w:val="003F0CB3"/>
    <w:rsid w:val="003F2157"/>
    <w:rsid w:val="003F37A2"/>
    <w:rsid w:val="003F3D76"/>
    <w:rsid w:val="003F4125"/>
    <w:rsid w:val="003F44DC"/>
    <w:rsid w:val="003F5766"/>
    <w:rsid w:val="003F640A"/>
    <w:rsid w:val="0040085F"/>
    <w:rsid w:val="004016A8"/>
    <w:rsid w:val="00402886"/>
    <w:rsid w:val="00403BDB"/>
    <w:rsid w:val="00404598"/>
    <w:rsid w:val="004046DC"/>
    <w:rsid w:val="004049C3"/>
    <w:rsid w:val="00405A6D"/>
    <w:rsid w:val="00407480"/>
    <w:rsid w:val="00410646"/>
    <w:rsid w:val="00410B5C"/>
    <w:rsid w:val="004115D3"/>
    <w:rsid w:val="004123FE"/>
    <w:rsid w:val="004136F5"/>
    <w:rsid w:val="00413C63"/>
    <w:rsid w:val="00414764"/>
    <w:rsid w:val="00415B0F"/>
    <w:rsid w:val="00415C0F"/>
    <w:rsid w:val="00416231"/>
    <w:rsid w:val="004165DB"/>
    <w:rsid w:val="004166A1"/>
    <w:rsid w:val="00417F0F"/>
    <w:rsid w:val="00420341"/>
    <w:rsid w:val="00421A45"/>
    <w:rsid w:val="0042292B"/>
    <w:rsid w:val="00422DD5"/>
    <w:rsid w:val="00423745"/>
    <w:rsid w:val="00423966"/>
    <w:rsid w:val="00424BE4"/>
    <w:rsid w:val="00424D62"/>
    <w:rsid w:val="00425537"/>
    <w:rsid w:val="00425C6D"/>
    <w:rsid w:val="004265FE"/>
    <w:rsid w:val="0042684F"/>
    <w:rsid w:val="00427353"/>
    <w:rsid w:val="004302AF"/>
    <w:rsid w:val="00436F0B"/>
    <w:rsid w:val="0043718E"/>
    <w:rsid w:val="0043770A"/>
    <w:rsid w:val="00437B84"/>
    <w:rsid w:val="00440528"/>
    <w:rsid w:val="00440793"/>
    <w:rsid w:val="004407A9"/>
    <w:rsid w:val="00440F37"/>
    <w:rsid w:val="00441B56"/>
    <w:rsid w:val="00442C9D"/>
    <w:rsid w:val="00442DEB"/>
    <w:rsid w:val="00442F83"/>
    <w:rsid w:val="00443F63"/>
    <w:rsid w:val="00445B72"/>
    <w:rsid w:val="00445E9A"/>
    <w:rsid w:val="00446C90"/>
    <w:rsid w:val="00450B3B"/>
    <w:rsid w:val="00450D1E"/>
    <w:rsid w:val="00451A03"/>
    <w:rsid w:val="00452E1E"/>
    <w:rsid w:val="00453570"/>
    <w:rsid w:val="00453D29"/>
    <w:rsid w:val="00453E8F"/>
    <w:rsid w:val="004542DE"/>
    <w:rsid w:val="004548DF"/>
    <w:rsid w:val="00460444"/>
    <w:rsid w:val="00460E55"/>
    <w:rsid w:val="00461220"/>
    <w:rsid w:val="00461B7A"/>
    <w:rsid w:val="00461BB3"/>
    <w:rsid w:val="00462AFC"/>
    <w:rsid w:val="00463C3F"/>
    <w:rsid w:val="00465118"/>
    <w:rsid w:val="004654E8"/>
    <w:rsid w:val="00466164"/>
    <w:rsid w:val="00466634"/>
    <w:rsid w:val="00466974"/>
    <w:rsid w:val="0046764F"/>
    <w:rsid w:val="00470D58"/>
    <w:rsid w:val="00470ECE"/>
    <w:rsid w:val="004718C6"/>
    <w:rsid w:val="00472365"/>
    <w:rsid w:val="00472552"/>
    <w:rsid w:val="00472A4B"/>
    <w:rsid w:val="0047503D"/>
    <w:rsid w:val="00475EEC"/>
    <w:rsid w:val="00477ACE"/>
    <w:rsid w:val="00477C55"/>
    <w:rsid w:val="004806B9"/>
    <w:rsid w:val="004813BE"/>
    <w:rsid w:val="004828F6"/>
    <w:rsid w:val="00482F53"/>
    <w:rsid w:val="00484837"/>
    <w:rsid w:val="004857F2"/>
    <w:rsid w:val="00485E17"/>
    <w:rsid w:val="0048744E"/>
    <w:rsid w:val="00487588"/>
    <w:rsid w:val="00487AA9"/>
    <w:rsid w:val="00487ADA"/>
    <w:rsid w:val="00490094"/>
    <w:rsid w:val="0049033B"/>
    <w:rsid w:val="00490794"/>
    <w:rsid w:val="004912E2"/>
    <w:rsid w:val="00491B0B"/>
    <w:rsid w:val="00492781"/>
    <w:rsid w:val="0049348E"/>
    <w:rsid w:val="004934A5"/>
    <w:rsid w:val="0049350B"/>
    <w:rsid w:val="004939CB"/>
    <w:rsid w:val="00493E6A"/>
    <w:rsid w:val="004940C2"/>
    <w:rsid w:val="0049470A"/>
    <w:rsid w:val="004962CF"/>
    <w:rsid w:val="004A0F1E"/>
    <w:rsid w:val="004A0F79"/>
    <w:rsid w:val="004A1948"/>
    <w:rsid w:val="004A344E"/>
    <w:rsid w:val="004A3A5D"/>
    <w:rsid w:val="004A4732"/>
    <w:rsid w:val="004A5E6A"/>
    <w:rsid w:val="004A613C"/>
    <w:rsid w:val="004A6DF7"/>
    <w:rsid w:val="004A79E2"/>
    <w:rsid w:val="004B082D"/>
    <w:rsid w:val="004B0EB2"/>
    <w:rsid w:val="004B1272"/>
    <w:rsid w:val="004B1DA3"/>
    <w:rsid w:val="004B2DC0"/>
    <w:rsid w:val="004B312D"/>
    <w:rsid w:val="004B3A0D"/>
    <w:rsid w:val="004B55BA"/>
    <w:rsid w:val="004B6074"/>
    <w:rsid w:val="004B6CD2"/>
    <w:rsid w:val="004C0D2B"/>
    <w:rsid w:val="004C20CA"/>
    <w:rsid w:val="004C2C29"/>
    <w:rsid w:val="004C349B"/>
    <w:rsid w:val="004C567C"/>
    <w:rsid w:val="004C5EE7"/>
    <w:rsid w:val="004C7E52"/>
    <w:rsid w:val="004D00B1"/>
    <w:rsid w:val="004D1106"/>
    <w:rsid w:val="004D1209"/>
    <w:rsid w:val="004D206F"/>
    <w:rsid w:val="004D29E5"/>
    <w:rsid w:val="004D3A5A"/>
    <w:rsid w:val="004D457B"/>
    <w:rsid w:val="004D4B17"/>
    <w:rsid w:val="004D4E07"/>
    <w:rsid w:val="004D5008"/>
    <w:rsid w:val="004D53FD"/>
    <w:rsid w:val="004D5A5F"/>
    <w:rsid w:val="004D5B1F"/>
    <w:rsid w:val="004D6B15"/>
    <w:rsid w:val="004D7583"/>
    <w:rsid w:val="004D7BFB"/>
    <w:rsid w:val="004E0252"/>
    <w:rsid w:val="004E1674"/>
    <w:rsid w:val="004E1C83"/>
    <w:rsid w:val="004E385B"/>
    <w:rsid w:val="004E4AAC"/>
    <w:rsid w:val="004E582A"/>
    <w:rsid w:val="004E5B63"/>
    <w:rsid w:val="004E6A80"/>
    <w:rsid w:val="004E7823"/>
    <w:rsid w:val="004E7E1B"/>
    <w:rsid w:val="004F0BCA"/>
    <w:rsid w:val="004F16FA"/>
    <w:rsid w:val="004F1854"/>
    <w:rsid w:val="004F1DF3"/>
    <w:rsid w:val="004F2458"/>
    <w:rsid w:val="004F2568"/>
    <w:rsid w:val="004F290E"/>
    <w:rsid w:val="004F44B6"/>
    <w:rsid w:val="004F4845"/>
    <w:rsid w:val="004F488B"/>
    <w:rsid w:val="004F53EF"/>
    <w:rsid w:val="004F5582"/>
    <w:rsid w:val="004F569B"/>
    <w:rsid w:val="004F6B22"/>
    <w:rsid w:val="00502253"/>
    <w:rsid w:val="00503208"/>
    <w:rsid w:val="0050458B"/>
    <w:rsid w:val="0050753C"/>
    <w:rsid w:val="00507555"/>
    <w:rsid w:val="00507704"/>
    <w:rsid w:val="005114D8"/>
    <w:rsid w:val="00512004"/>
    <w:rsid w:val="0051337D"/>
    <w:rsid w:val="00514746"/>
    <w:rsid w:val="005148BC"/>
    <w:rsid w:val="00515A98"/>
    <w:rsid w:val="0051613C"/>
    <w:rsid w:val="005162A2"/>
    <w:rsid w:val="005179C5"/>
    <w:rsid w:val="00517A14"/>
    <w:rsid w:val="00517B52"/>
    <w:rsid w:val="005221FE"/>
    <w:rsid w:val="005233CD"/>
    <w:rsid w:val="005238D4"/>
    <w:rsid w:val="00523BC3"/>
    <w:rsid w:val="00523FDF"/>
    <w:rsid w:val="00524B5C"/>
    <w:rsid w:val="00525378"/>
    <w:rsid w:val="005259E1"/>
    <w:rsid w:val="00525D20"/>
    <w:rsid w:val="005260B0"/>
    <w:rsid w:val="005263E5"/>
    <w:rsid w:val="00526EAC"/>
    <w:rsid w:val="00533255"/>
    <w:rsid w:val="0053337C"/>
    <w:rsid w:val="005334A7"/>
    <w:rsid w:val="0053434E"/>
    <w:rsid w:val="005348A0"/>
    <w:rsid w:val="005365E4"/>
    <w:rsid w:val="005378C8"/>
    <w:rsid w:val="00537D88"/>
    <w:rsid w:val="00541AD1"/>
    <w:rsid w:val="00541EAE"/>
    <w:rsid w:val="005420F2"/>
    <w:rsid w:val="00543425"/>
    <w:rsid w:val="005436F6"/>
    <w:rsid w:val="00543F36"/>
    <w:rsid w:val="00544840"/>
    <w:rsid w:val="005449BF"/>
    <w:rsid w:val="00545ED7"/>
    <w:rsid w:val="005465BE"/>
    <w:rsid w:val="005469AF"/>
    <w:rsid w:val="00551015"/>
    <w:rsid w:val="00551A38"/>
    <w:rsid w:val="00551B34"/>
    <w:rsid w:val="00551CE5"/>
    <w:rsid w:val="0055297A"/>
    <w:rsid w:val="00553426"/>
    <w:rsid w:val="0055357C"/>
    <w:rsid w:val="0055375E"/>
    <w:rsid w:val="00553A4F"/>
    <w:rsid w:val="005546AF"/>
    <w:rsid w:val="00554B42"/>
    <w:rsid w:val="005571D8"/>
    <w:rsid w:val="005603FC"/>
    <w:rsid w:val="0056057E"/>
    <w:rsid w:val="00560970"/>
    <w:rsid w:val="00562D77"/>
    <w:rsid w:val="005638BC"/>
    <w:rsid w:val="00563EE1"/>
    <w:rsid w:val="00565E60"/>
    <w:rsid w:val="00567219"/>
    <w:rsid w:val="00570647"/>
    <w:rsid w:val="0057098C"/>
    <w:rsid w:val="00570D1B"/>
    <w:rsid w:val="005716BC"/>
    <w:rsid w:val="00572F0C"/>
    <w:rsid w:val="005740E2"/>
    <w:rsid w:val="005750F4"/>
    <w:rsid w:val="00576038"/>
    <w:rsid w:val="00576A2A"/>
    <w:rsid w:val="005777D3"/>
    <w:rsid w:val="005778DB"/>
    <w:rsid w:val="0058066A"/>
    <w:rsid w:val="005817EF"/>
    <w:rsid w:val="00583E88"/>
    <w:rsid w:val="005844B2"/>
    <w:rsid w:val="005846B4"/>
    <w:rsid w:val="00584DFB"/>
    <w:rsid w:val="005853C8"/>
    <w:rsid w:val="0058703C"/>
    <w:rsid w:val="005871AB"/>
    <w:rsid w:val="00590F72"/>
    <w:rsid w:val="005913F0"/>
    <w:rsid w:val="005918A0"/>
    <w:rsid w:val="00591ACA"/>
    <w:rsid w:val="00591CD2"/>
    <w:rsid w:val="00591E48"/>
    <w:rsid w:val="005933A5"/>
    <w:rsid w:val="00594EED"/>
    <w:rsid w:val="00595E91"/>
    <w:rsid w:val="0059612B"/>
    <w:rsid w:val="005963A0"/>
    <w:rsid w:val="00597480"/>
    <w:rsid w:val="005A0CF3"/>
    <w:rsid w:val="005A0EFF"/>
    <w:rsid w:val="005A0F7E"/>
    <w:rsid w:val="005A1129"/>
    <w:rsid w:val="005A3617"/>
    <w:rsid w:val="005A36D4"/>
    <w:rsid w:val="005A48A0"/>
    <w:rsid w:val="005A4EF9"/>
    <w:rsid w:val="005A647A"/>
    <w:rsid w:val="005A79E4"/>
    <w:rsid w:val="005A7BC5"/>
    <w:rsid w:val="005B0684"/>
    <w:rsid w:val="005B1050"/>
    <w:rsid w:val="005B161D"/>
    <w:rsid w:val="005B192D"/>
    <w:rsid w:val="005B223F"/>
    <w:rsid w:val="005B2F24"/>
    <w:rsid w:val="005B4153"/>
    <w:rsid w:val="005B5061"/>
    <w:rsid w:val="005B5CD1"/>
    <w:rsid w:val="005B6307"/>
    <w:rsid w:val="005B7CB9"/>
    <w:rsid w:val="005C0293"/>
    <w:rsid w:val="005C0E31"/>
    <w:rsid w:val="005C0FAB"/>
    <w:rsid w:val="005C14AD"/>
    <w:rsid w:val="005C1CF2"/>
    <w:rsid w:val="005C2081"/>
    <w:rsid w:val="005C237D"/>
    <w:rsid w:val="005C2609"/>
    <w:rsid w:val="005C3B3D"/>
    <w:rsid w:val="005C411F"/>
    <w:rsid w:val="005C63C8"/>
    <w:rsid w:val="005C68BC"/>
    <w:rsid w:val="005C6EAC"/>
    <w:rsid w:val="005C720C"/>
    <w:rsid w:val="005D2415"/>
    <w:rsid w:val="005D3E34"/>
    <w:rsid w:val="005D57B2"/>
    <w:rsid w:val="005E00B9"/>
    <w:rsid w:val="005E1F44"/>
    <w:rsid w:val="005E31FF"/>
    <w:rsid w:val="005E3DBA"/>
    <w:rsid w:val="005E3F86"/>
    <w:rsid w:val="005E42C7"/>
    <w:rsid w:val="005E472B"/>
    <w:rsid w:val="005E56C9"/>
    <w:rsid w:val="005E70E3"/>
    <w:rsid w:val="005E7412"/>
    <w:rsid w:val="005E7887"/>
    <w:rsid w:val="005E7ED7"/>
    <w:rsid w:val="005F212B"/>
    <w:rsid w:val="005F2744"/>
    <w:rsid w:val="005F2DBD"/>
    <w:rsid w:val="005F4BC1"/>
    <w:rsid w:val="005F4FAE"/>
    <w:rsid w:val="005F51CB"/>
    <w:rsid w:val="005F580C"/>
    <w:rsid w:val="005F58CE"/>
    <w:rsid w:val="005F5CCB"/>
    <w:rsid w:val="005F6C0C"/>
    <w:rsid w:val="0060079B"/>
    <w:rsid w:val="00600FB8"/>
    <w:rsid w:val="006016AB"/>
    <w:rsid w:val="00601E1A"/>
    <w:rsid w:val="00602163"/>
    <w:rsid w:val="006026B0"/>
    <w:rsid w:val="00603100"/>
    <w:rsid w:val="00605524"/>
    <w:rsid w:val="00606761"/>
    <w:rsid w:val="0060712E"/>
    <w:rsid w:val="00610432"/>
    <w:rsid w:val="00610567"/>
    <w:rsid w:val="006105BA"/>
    <w:rsid w:val="0061282B"/>
    <w:rsid w:val="00612915"/>
    <w:rsid w:val="006129DE"/>
    <w:rsid w:val="00612B88"/>
    <w:rsid w:val="00613419"/>
    <w:rsid w:val="0061361E"/>
    <w:rsid w:val="00615D38"/>
    <w:rsid w:val="00616E68"/>
    <w:rsid w:val="006173F7"/>
    <w:rsid w:val="006174D0"/>
    <w:rsid w:val="006179BB"/>
    <w:rsid w:val="00617BAB"/>
    <w:rsid w:val="00617D09"/>
    <w:rsid w:val="00620A16"/>
    <w:rsid w:val="00620DF5"/>
    <w:rsid w:val="00620DFE"/>
    <w:rsid w:val="00620FA7"/>
    <w:rsid w:val="00622373"/>
    <w:rsid w:val="006225A9"/>
    <w:rsid w:val="00622922"/>
    <w:rsid w:val="00622AB4"/>
    <w:rsid w:val="006237A5"/>
    <w:rsid w:val="00623F02"/>
    <w:rsid w:val="00623F4E"/>
    <w:rsid w:val="00624062"/>
    <w:rsid w:val="006243A7"/>
    <w:rsid w:val="006245FF"/>
    <w:rsid w:val="00624CE1"/>
    <w:rsid w:val="006257AE"/>
    <w:rsid w:val="00626ED2"/>
    <w:rsid w:val="00627056"/>
    <w:rsid w:val="0062769C"/>
    <w:rsid w:val="006279AB"/>
    <w:rsid w:val="00630F65"/>
    <w:rsid w:val="00631C4F"/>
    <w:rsid w:val="006320D2"/>
    <w:rsid w:val="0063416D"/>
    <w:rsid w:val="00635177"/>
    <w:rsid w:val="00635814"/>
    <w:rsid w:val="00636DB6"/>
    <w:rsid w:val="00637776"/>
    <w:rsid w:val="00637C38"/>
    <w:rsid w:val="00640325"/>
    <w:rsid w:val="006409ED"/>
    <w:rsid w:val="006414F4"/>
    <w:rsid w:val="00643DD4"/>
    <w:rsid w:val="00644A9C"/>
    <w:rsid w:val="006460AB"/>
    <w:rsid w:val="0064784E"/>
    <w:rsid w:val="00650D96"/>
    <w:rsid w:val="00654334"/>
    <w:rsid w:val="00654DC7"/>
    <w:rsid w:val="00654F4C"/>
    <w:rsid w:val="0065540B"/>
    <w:rsid w:val="00656536"/>
    <w:rsid w:val="00656E66"/>
    <w:rsid w:val="00656FEB"/>
    <w:rsid w:val="0065718F"/>
    <w:rsid w:val="006605D1"/>
    <w:rsid w:val="00661515"/>
    <w:rsid w:val="00661E8B"/>
    <w:rsid w:val="00664032"/>
    <w:rsid w:val="00664637"/>
    <w:rsid w:val="0066467B"/>
    <w:rsid w:val="0066507B"/>
    <w:rsid w:val="00665F42"/>
    <w:rsid w:val="006668CA"/>
    <w:rsid w:val="0067054F"/>
    <w:rsid w:val="00670588"/>
    <w:rsid w:val="00670AA1"/>
    <w:rsid w:val="00670BCC"/>
    <w:rsid w:val="006721B7"/>
    <w:rsid w:val="006724A5"/>
    <w:rsid w:val="00672A0D"/>
    <w:rsid w:val="00672E48"/>
    <w:rsid w:val="00673675"/>
    <w:rsid w:val="00676AF9"/>
    <w:rsid w:val="00676DF5"/>
    <w:rsid w:val="0067706F"/>
    <w:rsid w:val="0067711B"/>
    <w:rsid w:val="006772AF"/>
    <w:rsid w:val="00677676"/>
    <w:rsid w:val="006778DC"/>
    <w:rsid w:val="00677E96"/>
    <w:rsid w:val="0068106A"/>
    <w:rsid w:val="0068119E"/>
    <w:rsid w:val="00681437"/>
    <w:rsid w:val="00681766"/>
    <w:rsid w:val="00683328"/>
    <w:rsid w:val="006840A8"/>
    <w:rsid w:val="0068417C"/>
    <w:rsid w:val="0068472A"/>
    <w:rsid w:val="006849F5"/>
    <w:rsid w:val="006851F3"/>
    <w:rsid w:val="00685263"/>
    <w:rsid w:val="00685662"/>
    <w:rsid w:val="00685C6C"/>
    <w:rsid w:val="00685CF8"/>
    <w:rsid w:val="00691C6B"/>
    <w:rsid w:val="00691CFB"/>
    <w:rsid w:val="0069204A"/>
    <w:rsid w:val="00692A73"/>
    <w:rsid w:val="00694BB6"/>
    <w:rsid w:val="006952AC"/>
    <w:rsid w:val="00695A14"/>
    <w:rsid w:val="00696430"/>
    <w:rsid w:val="00696C37"/>
    <w:rsid w:val="00697001"/>
    <w:rsid w:val="0069725C"/>
    <w:rsid w:val="00697EE5"/>
    <w:rsid w:val="006A0314"/>
    <w:rsid w:val="006A05D0"/>
    <w:rsid w:val="006A0D31"/>
    <w:rsid w:val="006A13CB"/>
    <w:rsid w:val="006A1482"/>
    <w:rsid w:val="006A15FB"/>
    <w:rsid w:val="006A4C2B"/>
    <w:rsid w:val="006A528E"/>
    <w:rsid w:val="006A6241"/>
    <w:rsid w:val="006A639E"/>
    <w:rsid w:val="006A6F2D"/>
    <w:rsid w:val="006A71ED"/>
    <w:rsid w:val="006B0588"/>
    <w:rsid w:val="006B0666"/>
    <w:rsid w:val="006B10D1"/>
    <w:rsid w:val="006B23C0"/>
    <w:rsid w:val="006B2B09"/>
    <w:rsid w:val="006B2C76"/>
    <w:rsid w:val="006B2F18"/>
    <w:rsid w:val="006B4030"/>
    <w:rsid w:val="006B4ECA"/>
    <w:rsid w:val="006B59F5"/>
    <w:rsid w:val="006B5A0B"/>
    <w:rsid w:val="006B7D53"/>
    <w:rsid w:val="006C015B"/>
    <w:rsid w:val="006C0A38"/>
    <w:rsid w:val="006C1198"/>
    <w:rsid w:val="006C1CC6"/>
    <w:rsid w:val="006C351D"/>
    <w:rsid w:val="006C4410"/>
    <w:rsid w:val="006C44EE"/>
    <w:rsid w:val="006C46FC"/>
    <w:rsid w:val="006C499B"/>
    <w:rsid w:val="006C5A75"/>
    <w:rsid w:val="006C6CD9"/>
    <w:rsid w:val="006C72CA"/>
    <w:rsid w:val="006D0CA0"/>
    <w:rsid w:val="006D0D46"/>
    <w:rsid w:val="006D0E61"/>
    <w:rsid w:val="006D5527"/>
    <w:rsid w:val="006D6415"/>
    <w:rsid w:val="006D6480"/>
    <w:rsid w:val="006D68A0"/>
    <w:rsid w:val="006D693D"/>
    <w:rsid w:val="006D6B6B"/>
    <w:rsid w:val="006E01EE"/>
    <w:rsid w:val="006E0987"/>
    <w:rsid w:val="006E0AE4"/>
    <w:rsid w:val="006E2113"/>
    <w:rsid w:val="006E21C9"/>
    <w:rsid w:val="006E3B93"/>
    <w:rsid w:val="006E4780"/>
    <w:rsid w:val="006E4A9C"/>
    <w:rsid w:val="006E4BFB"/>
    <w:rsid w:val="006E4D75"/>
    <w:rsid w:val="006E6039"/>
    <w:rsid w:val="006E63F5"/>
    <w:rsid w:val="006E6B22"/>
    <w:rsid w:val="006E7282"/>
    <w:rsid w:val="006E754A"/>
    <w:rsid w:val="006E7C40"/>
    <w:rsid w:val="006F20A4"/>
    <w:rsid w:val="006F2324"/>
    <w:rsid w:val="006F2407"/>
    <w:rsid w:val="006F280B"/>
    <w:rsid w:val="006F53A0"/>
    <w:rsid w:val="006F5469"/>
    <w:rsid w:val="006F5AB4"/>
    <w:rsid w:val="006F660A"/>
    <w:rsid w:val="006F6FA1"/>
    <w:rsid w:val="0070181B"/>
    <w:rsid w:val="00703CB1"/>
    <w:rsid w:val="00704A33"/>
    <w:rsid w:val="007053AD"/>
    <w:rsid w:val="00705792"/>
    <w:rsid w:val="00705ACF"/>
    <w:rsid w:val="00705B96"/>
    <w:rsid w:val="00706B87"/>
    <w:rsid w:val="00706BDF"/>
    <w:rsid w:val="00707200"/>
    <w:rsid w:val="0070766D"/>
    <w:rsid w:val="00710901"/>
    <w:rsid w:val="00710E7F"/>
    <w:rsid w:val="00711671"/>
    <w:rsid w:val="007120C6"/>
    <w:rsid w:val="007121E8"/>
    <w:rsid w:val="00712E9B"/>
    <w:rsid w:val="0071333F"/>
    <w:rsid w:val="00713E29"/>
    <w:rsid w:val="00713F72"/>
    <w:rsid w:val="007165F3"/>
    <w:rsid w:val="00717C4D"/>
    <w:rsid w:val="00717F2E"/>
    <w:rsid w:val="00720319"/>
    <w:rsid w:val="00720612"/>
    <w:rsid w:val="00720C10"/>
    <w:rsid w:val="00720E0B"/>
    <w:rsid w:val="0072384A"/>
    <w:rsid w:val="00724890"/>
    <w:rsid w:val="007257DA"/>
    <w:rsid w:val="00726197"/>
    <w:rsid w:val="00726443"/>
    <w:rsid w:val="00730460"/>
    <w:rsid w:val="00730F44"/>
    <w:rsid w:val="00731867"/>
    <w:rsid w:val="007325FA"/>
    <w:rsid w:val="007332F1"/>
    <w:rsid w:val="007333F6"/>
    <w:rsid w:val="007346C7"/>
    <w:rsid w:val="007347AD"/>
    <w:rsid w:val="00735BBA"/>
    <w:rsid w:val="00735D4D"/>
    <w:rsid w:val="00735E98"/>
    <w:rsid w:val="00737138"/>
    <w:rsid w:val="007375B5"/>
    <w:rsid w:val="0073775F"/>
    <w:rsid w:val="00737B9B"/>
    <w:rsid w:val="00737E71"/>
    <w:rsid w:val="0074062F"/>
    <w:rsid w:val="00740645"/>
    <w:rsid w:val="007409BB"/>
    <w:rsid w:val="00740D9B"/>
    <w:rsid w:val="0074122A"/>
    <w:rsid w:val="00741F6E"/>
    <w:rsid w:val="007435E1"/>
    <w:rsid w:val="00744E62"/>
    <w:rsid w:val="00745ABF"/>
    <w:rsid w:val="007469AB"/>
    <w:rsid w:val="00746A0B"/>
    <w:rsid w:val="00746F1D"/>
    <w:rsid w:val="007501AD"/>
    <w:rsid w:val="00750BF9"/>
    <w:rsid w:val="00751178"/>
    <w:rsid w:val="007511C8"/>
    <w:rsid w:val="0075132F"/>
    <w:rsid w:val="007516EA"/>
    <w:rsid w:val="00751E90"/>
    <w:rsid w:val="00753B1C"/>
    <w:rsid w:val="00753F76"/>
    <w:rsid w:val="0075404A"/>
    <w:rsid w:val="00755139"/>
    <w:rsid w:val="00756A40"/>
    <w:rsid w:val="0075751E"/>
    <w:rsid w:val="007577C4"/>
    <w:rsid w:val="007579FE"/>
    <w:rsid w:val="007601FB"/>
    <w:rsid w:val="00760927"/>
    <w:rsid w:val="007628FC"/>
    <w:rsid w:val="007644B3"/>
    <w:rsid w:val="00764B46"/>
    <w:rsid w:val="00765497"/>
    <w:rsid w:val="00765AD6"/>
    <w:rsid w:val="00765BA5"/>
    <w:rsid w:val="007667D7"/>
    <w:rsid w:val="007676BB"/>
    <w:rsid w:val="00770729"/>
    <w:rsid w:val="00771876"/>
    <w:rsid w:val="00772B8D"/>
    <w:rsid w:val="007732A6"/>
    <w:rsid w:val="00773BEE"/>
    <w:rsid w:val="00775F62"/>
    <w:rsid w:val="0077673D"/>
    <w:rsid w:val="00776AF9"/>
    <w:rsid w:val="00776BBA"/>
    <w:rsid w:val="0077727F"/>
    <w:rsid w:val="00781C66"/>
    <w:rsid w:val="007836F9"/>
    <w:rsid w:val="00783715"/>
    <w:rsid w:val="00783908"/>
    <w:rsid w:val="007843EF"/>
    <w:rsid w:val="00784B70"/>
    <w:rsid w:val="00785369"/>
    <w:rsid w:val="00787C96"/>
    <w:rsid w:val="0079016C"/>
    <w:rsid w:val="0079039D"/>
    <w:rsid w:val="00791C58"/>
    <w:rsid w:val="00792E12"/>
    <w:rsid w:val="00793AB6"/>
    <w:rsid w:val="00793B98"/>
    <w:rsid w:val="00794AEA"/>
    <w:rsid w:val="00794E5B"/>
    <w:rsid w:val="00795F24"/>
    <w:rsid w:val="00796F76"/>
    <w:rsid w:val="0079709E"/>
    <w:rsid w:val="00797822"/>
    <w:rsid w:val="0079783D"/>
    <w:rsid w:val="00797E1A"/>
    <w:rsid w:val="007A0404"/>
    <w:rsid w:val="007A07ED"/>
    <w:rsid w:val="007A1F85"/>
    <w:rsid w:val="007A209C"/>
    <w:rsid w:val="007A238B"/>
    <w:rsid w:val="007A3A52"/>
    <w:rsid w:val="007A4D7C"/>
    <w:rsid w:val="007A4F37"/>
    <w:rsid w:val="007A50E1"/>
    <w:rsid w:val="007A5828"/>
    <w:rsid w:val="007A5C2E"/>
    <w:rsid w:val="007A5F16"/>
    <w:rsid w:val="007A6093"/>
    <w:rsid w:val="007A66DA"/>
    <w:rsid w:val="007A6BC5"/>
    <w:rsid w:val="007A7066"/>
    <w:rsid w:val="007B1592"/>
    <w:rsid w:val="007B18A1"/>
    <w:rsid w:val="007B2E4A"/>
    <w:rsid w:val="007B3864"/>
    <w:rsid w:val="007B4A0C"/>
    <w:rsid w:val="007B4CD9"/>
    <w:rsid w:val="007B502F"/>
    <w:rsid w:val="007B5301"/>
    <w:rsid w:val="007B6994"/>
    <w:rsid w:val="007B79D1"/>
    <w:rsid w:val="007C03AD"/>
    <w:rsid w:val="007C0A5D"/>
    <w:rsid w:val="007C0D31"/>
    <w:rsid w:val="007C1600"/>
    <w:rsid w:val="007C2B71"/>
    <w:rsid w:val="007C349C"/>
    <w:rsid w:val="007C3D26"/>
    <w:rsid w:val="007C5841"/>
    <w:rsid w:val="007C58B4"/>
    <w:rsid w:val="007C5DF0"/>
    <w:rsid w:val="007C6C3A"/>
    <w:rsid w:val="007C75AC"/>
    <w:rsid w:val="007C7AE6"/>
    <w:rsid w:val="007D0087"/>
    <w:rsid w:val="007D0174"/>
    <w:rsid w:val="007D0585"/>
    <w:rsid w:val="007D0DEE"/>
    <w:rsid w:val="007D188A"/>
    <w:rsid w:val="007D1C69"/>
    <w:rsid w:val="007D1CDC"/>
    <w:rsid w:val="007D2073"/>
    <w:rsid w:val="007D242F"/>
    <w:rsid w:val="007D30D0"/>
    <w:rsid w:val="007D3282"/>
    <w:rsid w:val="007D33F9"/>
    <w:rsid w:val="007D3CFE"/>
    <w:rsid w:val="007D4088"/>
    <w:rsid w:val="007D446A"/>
    <w:rsid w:val="007D4515"/>
    <w:rsid w:val="007E02EA"/>
    <w:rsid w:val="007E12F9"/>
    <w:rsid w:val="007E2976"/>
    <w:rsid w:val="007E29E3"/>
    <w:rsid w:val="007E35E7"/>
    <w:rsid w:val="007E40AB"/>
    <w:rsid w:val="007E4526"/>
    <w:rsid w:val="007E4D4D"/>
    <w:rsid w:val="007E4DAF"/>
    <w:rsid w:val="007E5E58"/>
    <w:rsid w:val="007E69C7"/>
    <w:rsid w:val="007E76DE"/>
    <w:rsid w:val="007E7886"/>
    <w:rsid w:val="007E7AE2"/>
    <w:rsid w:val="007F20DF"/>
    <w:rsid w:val="007F2276"/>
    <w:rsid w:val="007F31ED"/>
    <w:rsid w:val="007F3318"/>
    <w:rsid w:val="007F340A"/>
    <w:rsid w:val="007F44D4"/>
    <w:rsid w:val="007F7A87"/>
    <w:rsid w:val="008001CE"/>
    <w:rsid w:val="00800BFF"/>
    <w:rsid w:val="008011A6"/>
    <w:rsid w:val="00801F9D"/>
    <w:rsid w:val="00802AA7"/>
    <w:rsid w:val="00802B75"/>
    <w:rsid w:val="008039F8"/>
    <w:rsid w:val="00803B6E"/>
    <w:rsid w:val="00804A6C"/>
    <w:rsid w:val="00804CB6"/>
    <w:rsid w:val="00805641"/>
    <w:rsid w:val="008057C8"/>
    <w:rsid w:val="0080598D"/>
    <w:rsid w:val="00805FFC"/>
    <w:rsid w:val="00806FB7"/>
    <w:rsid w:val="00810DA9"/>
    <w:rsid w:val="00811AD1"/>
    <w:rsid w:val="008120BE"/>
    <w:rsid w:val="00813544"/>
    <w:rsid w:val="00813A7B"/>
    <w:rsid w:val="00813C3D"/>
    <w:rsid w:val="008141A8"/>
    <w:rsid w:val="00814EB7"/>
    <w:rsid w:val="00814FA8"/>
    <w:rsid w:val="0081559F"/>
    <w:rsid w:val="0081688E"/>
    <w:rsid w:val="00816DEC"/>
    <w:rsid w:val="0082056E"/>
    <w:rsid w:val="00820DB1"/>
    <w:rsid w:val="00822A0E"/>
    <w:rsid w:val="00822A74"/>
    <w:rsid w:val="00822F59"/>
    <w:rsid w:val="0082309F"/>
    <w:rsid w:val="00823426"/>
    <w:rsid w:val="008235EC"/>
    <w:rsid w:val="00823BF1"/>
    <w:rsid w:val="00823F99"/>
    <w:rsid w:val="0082488D"/>
    <w:rsid w:val="00825905"/>
    <w:rsid w:val="00825E41"/>
    <w:rsid w:val="00826499"/>
    <w:rsid w:val="008266FD"/>
    <w:rsid w:val="008273DE"/>
    <w:rsid w:val="00827AA1"/>
    <w:rsid w:val="00827D80"/>
    <w:rsid w:val="00827E09"/>
    <w:rsid w:val="00831C52"/>
    <w:rsid w:val="00832064"/>
    <w:rsid w:val="0083376F"/>
    <w:rsid w:val="008338B2"/>
    <w:rsid w:val="00834F8E"/>
    <w:rsid w:val="008359A5"/>
    <w:rsid w:val="00835C39"/>
    <w:rsid w:val="0083602A"/>
    <w:rsid w:val="008360D8"/>
    <w:rsid w:val="00836548"/>
    <w:rsid w:val="00837708"/>
    <w:rsid w:val="00837C59"/>
    <w:rsid w:val="00840399"/>
    <w:rsid w:val="00840842"/>
    <w:rsid w:val="008412D3"/>
    <w:rsid w:val="008419E5"/>
    <w:rsid w:val="00844711"/>
    <w:rsid w:val="00844AC6"/>
    <w:rsid w:val="0084521B"/>
    <w:rsid w:val="0084575E"/>
    <w:rsid w:val="00845C3B"/>
    <w:rsid w:val="008468CC"/>
    <w:rsid w:val="008475B1"/>
    <w:rsid w:val="00850384"/>
    <w:rsid w:val="008506BE"/>
    <w:rsid w:val="00850ECF"/>
    <w:rsid w:val="008515D6"/>
    <w:rsid w:val="00851DB8"/>
    <w:rsid w:val="00853044"/>
    <w:rsid w:val="0085339B"/>
    <w:rsid w:val="008564FC"/>
    <w:rsid w:val="00856B15"/>
    <w:rsid w:val="00856E7D"/>
    <w:rsid w:val="0085747D"/>
    <w:rsid w:val="00857BAB"/>
    <w:rsid w:val="00857C7E"/>
    <w:rsid w:val="00857E42"/>
    <w:rsid w:val="00862403"/>
    <w:rsid w:val="00862614"/>
    <w:rsid w:val="00863D6C"/>
    <w:rsid w:val="0086424A"/>
    <w:rsid w:val="00864318"/>
    <w:rsid w:val="0086742E"/>
    <w:rsid w:val="00867E03"/>
    <w:rsid w:val="00867E18"/>
    <w:rsid w:val="00870220"/>
    <w:rsid w:val="0087040C"/>
    <w:rsid w:val="008704CC"/>
    <w:rsid w:val="008709FC"/>
    <w:rsid w:val="008712C2"/>
    <w:rsid w:val="00871FD9"/>
    <w:rsid w:val="00872653"/>
    <w:rsid w:val="008732EA"/>
    <w:rsid w:val="00874702"/>
    <w:rsid w:val="00874808"/>
    <w:rsid w:val="008748EB"/>
    <w:rsid w:val="00875BCB"/>
    <w:rsid w:val="00876371"/>
    <w:rsid w:val="00876A75"/>
    <w:rsid w:val="00877682"/>
    <w:rsid w:val="00877D48"/>
    <w:rsid w:val="0088046E"/>
    <w:rsid w:val="008814D7"/>
    <w:rsid w:val="00882ECC"/>
    <w:rsid w:val="00883522"/>
    <w:rsid w:val="00883B37"/>
    <w:rsid w:val="00883B68"/>
    <w:rsid w:val="00883CF3"/>
    <w:rsid w:val="00884AB4"/>
    <w:rsid w:val="008855D3"/>
    <w:rsid w:val="00886E9D"/>
    <w:rsid w:val="008878DB"/>
    <w:rsid w:val="00887B83"/>
    <w:rsid w:val="00887E39"/>
    <w:rsid w:val="008906A8"/>
    <w:rsid w:val="00890BEC"/>
    <w:rsid w:val="00890D0F"/>
    <w:rsid w:val="008913EB"/>
    <w:rsid w:val="00891708"/>
    <w:rsid w:val="00891DC5"/>
    <w:rsid w:val="00892315"/>
    <w:rsid w:val="00892428"/>
    <w:rsid w:val="00895961"/>
    <w:rsid w:val="00895B13"/>
    <w:rsid w:val="00896CF9"/>
    <w:rsid w:val="0089730B"/>
    <w:rsid w:val="00897AF7"/>
    <w:rsid w:val="008A0657"/>
    <w:rsid w:val="008A105C"/>
    <w:rsid w:val="008A17FB"/>
    <w:rsid w:val="008A1AE6"/>
    <w:rsid w:val="008A23C7"/>
    <w:rsid w:val="008A3696"/>
    <w:rsid w:val="008A42B2"/>
    <w:rsid w:val="008A4AED"/>
    <w:rsid w:val="008A53D0"/>
    <w:rsid w:val="008A5510"/>
    <w:rsid w:val="008A572F"/>
    <w:rsid w:val="008A59F8"/>
    <w:rsid w:val="008A5DD6"/>
    <w:rsid w:val="008A6200"/>
    <w:rsid w:val="008A7C7F"/>
    <w:rsid w:val="008B0795"/>
    <w:rsid w:val="008B2727"/>
    <w:rsid w:val="008B2EE8"/>
    <w:rsid w:val="008B43BD"/>
    <w:rsid w:val="008B4766"/>
    <w:rsid w:val="008B51D7"/>
    <w:rsid w:val="008B5901"/>
    <w:rsid w:val="008B5E95"/>
    <w:rsid w:val="008B6582"/>
    <w:rsid w:val="008B68FF"/>
    <w:rsid w:val="008C0254"/>
    <w:rsid w:val="008C0565"/>
    <w:rsid w:val="008C0879"/>
    <w:rsid w:val="008C0FCC"/>
    <w:rsid w:val="008C1F21"/>
    <w:rsid w:val="008C2787"/>
    <w:rsid w:val="008C3401"/>
    <w:rsid w:val="008C3DF8"/>
    <w:rsid w:val="008C4710"/>
    <w:rsid w:val="008C4A88"/>
    <w:rsid w:val="008C4B86"/>
    <w:rsid w:val="008C5586"/>
    <w:rsid w:val="008C5B6A"/>
    <w:rsid w:val="008C69F3"/>
    <w:rsid w:val="008C70A2"/>
    <w:rsid w:val="008D0E67"/>
    <w:rsid w:val="008D0F97"/>
    <w:rsid w:val="008D1457"/>
    <w:rsid w:val="008D1548"/>
    <w:rsid w:val="008D184F"/>
    <w:rsid w:val="008D2842"/>
    <w:rsid w:val="008D2DE6"/>
    <w:rsid w:val="008D39F7"/>
    <w:rsid w:val="008D496D"/>
    <w:rsid w:val="008D4F56"/>
    <w:rsid w:val="008D5083"/>
    <w:rsid w:val="008D5BA0"/>
    <w:rsid w:val="008D6878"/>
    <w:rsid w:val="008D6F54"/>
    <w:rsid w:val="008D741F"/>
    <w:rsid w:val="008D78E8"/>
    <w:rsid w:val="008D7FA0"/>
    <w:rsid w:val="008E2DD2"/>
    <w:rsid w:val="008E392C"/>
    <w:rsid w:val="008E39F6"/>
    <w:rsid w:val="008E48AE"/>
    <w:rsid w:val="008E4A0C"/>
    <w:rsid w:val="008E6BDA"/>
    <w:rsid w:val="008E7817"/>
    <w:rsid w:val="008F039C"/>
    <w:rsid w:val="008F040B"/>
    <w:rsid w:val="008F13D8"/>
    <w:rsid w:val="008F3276"/>
    <w:rsid w:val="008F36B8"/>
    <w:rsid w:val="008F3C33"/>
    <w:rsid w:val="008F404F"/>
    <w:rsid w:val="008F5197"/>
    <w:rsid w:val="008F59C5"/>
    <w:rsid w:val="008F731D"/>
    <w:rsid w:val="008F7475"/>
    <w:rsid w:val="008F757F"/>
    <w:rsid w:val="008F761D"/>
    <w:rsid w:val="00900150"/>
    <w:rsid w:val="009009E2"/>
    <w:rsid w:val="00900C50"/>
    <w:rsid w:val="0090128F"/>
    <w:rsid w:val="00901F02"/>
    <w:rsid w:val="00902501"/>
    <w:rsid w:val="00903052"/>
    <w:rsid w:val="009037BF"/>
    <w:rsid w:val="0090437F"/>
    <w:rsid w:val="0090612E"/>
    <w:rsid w:val="0090652F"/>
    <w:rsid w:val="0090659F"/>
    <w:rsid w:val="00906FFC"/>
    <w:rsid w:val="00907215"/>
    <w:rsid w:val="0090773D"/>
    <w:rsid w:val="009105CA"/>
    <w:rsid w:val="00910C85"/>
    <w:rsid w:val="00911646"/>
    <w:rsid w:val="00911BF2"/>
    <w:rsid w:val="00912645"/>
    <w:rsid w:val="00912FEB"/>
    <w:rsid w:val="009134A9"/>
    <w:rsid w:val="00913994"/>
    <w:rsid w:val="00914208"/>
    <w:rsid w:val="009142B2"/>
    <w:rsid w:val="009158AC"/>
    <w:rsid w:val="0091705E"/>
    <w:rsid w:val="009208B7"/>
    <w:rsid w:val="00920913"/>
    <w:rsid w:val="0092167E"/>
    <w:rsid w:val="0092179B"/>
    <w:rsid w:val="00921802"/>
    <w:rsid w:val="00923980"/>
    <w:rsid w:val="00923AF4"/>
    <w:rsid w:val="009249A4"/>
    <w:rsid w:val="009262A5"/>
    <w:rsid w:val="009271AB"/>
    <w:rsid w:val="00927558"/>
    <w:rsid w:val="00927DDC"/>
    <w:rsid w:val="00927DEF"/>
    <w:rsid w:val="0093056C"/>
    <w:rsid w:val="0093233F"/>
    <w:rsid w:val="0093368D"/>
    <w:rsid w:val="00933937"/>
    <w:rsid w:val="00933DCE"/>
    <w:rsid w:val="0093420C"/>
    <w:rsid w:val="00934591"/>
    <w:rsid w:val="0093469F"/>
    <w:rsid w:val="00934C5E"/>
    <w:rsid w:val="00934DBE"/>
    <w:rsid w:val="00936C83"/>
    <w:rsid w:val="00936E0F"/>
    <w:rsid w:val="00940880"/>
    <w:rsid w:val="009428F6"/>
    <w:rsid w:val="009429E1"/>
    <w:rsid w:val="0094336C"/>
    <w:rsid w:val="0094381E"/>
    <w:rsid w:val="009438BC"/>
    <w:rsid w:val="00943BE4"/>
    <w:rsid w:val="00944A02"/>
    <w:rsid w:val="00944C00"/>
    <w:rsid w:val="00945CD7"/>
    <w:rsid w:val="00946120"/>
    <w:rsid w:val="009476B8"/>
    <w:rsid w:val="00947F82"/>
    <w:rsid w:val="0095239A"/>
    <w:rsid w:val="009524AB"/>
    <w:rsid w:val="00952A08"/>
    <w:rsid w:val="00953821"/>
    <w:rsid w:val="00953B9E"/>
    <w:rsid w:val="009548E9"/>
    <w:rsid w:val="00954BEB"/>
    <w:rsid w:val="00955C5B"/>
    <w:rsid w:val="00955F40"/>
    <w:rsid w:val="009568DB"/>
    <w:rsid w:val="0095703D"/>
    <w:rsid w:val="00957A3D"/>
    <w:rsid w:val="009602AF"/>
    <w:rsid w:val="00961D37"/>
    <w:rsid w:val="00962C1F"/>
    <w:rsid w:val="00963432"/>
    <w:rsid w:val="00963C31"/>
    <w:rsid w:val="00964106"/>
    <w:rsid w:val="00964286"/>
    <w:rsid w:val="00964D52"/>
    <w:rsid w:val="0096520A"/>
    <w:rsid w:val="0096533D"/>
    <w:rsid w:val="009669E1"/>
    <w:rsid w:val="009703E3"/>
    <w:rsid w:val="009723A2"/>
    <w:rsid w:val="00972A9B"/>
    <w:rsid w:val="00973025"/>
    <w:rsid w:val="00973E9C"/>
    <w:rsid w:val="0097462F"/>
    <w:rsid w:val="00974D20"/>
    <w:rsid w:val="009751A8"/>
    <w:rsid w:val="009755C7"/>
    <w:rsid w:val="00975714"/>
    <w:rsid w:val="0097586E"/>
    <w:rsid w:val="0097664A"/>
    <w:rsid w:val="0097673C"/>
    <w:rsid w:val="009773B8"/>
    <w:rsid w:val="009775DB"/>
    <w:rsid w:val="009825F0"/>
    <w:rsid w:val="009829D6"/>
    <w:rsid w:val="00982F34"/>
    <w:rsid w:val="0099081B"/>
    <w:rsid w:val="00992852"/>
    <w:rsid w:val="0099365E"/>
    <w:rsid w:val="0099367E"/>
    <w:rsid w:val="009940C2"/>
    <w:rsid w:val="0099539C"/>
    <w:rsid w:val="009954B8"/>
    <w:rsid w:val="009957D1"/>
    <w:rsid w:val="00996F45"/>
    <w:rsid w:val="00997910"/>
    <w:rsid w:val="009979B7"/>
    <w:rsid w:val="009A160A"/>
    <w:rsid w:val="009A3E61"/>
    <w:rsid w:val="009A3E89"/>
    <w:rsid w:val="009A4851"/>
    <w:rsid w:val="009A49B7"/>
    <w:rsid w:val="009A5923"/>
    <w:rsid w:val="009A6E00"/>
    <w:rsid w:val="009B047A"/>
    <w:rsid w:val="009B050F"/>
    <w:rsid w:val="009B068C"/>
    <w:rsid w:val="009B0907"/>
    <w:rsid w:val="009B2190"/>
    <w:rsid w:val="009B2AC3"/>
    <w:rsid w:val="009B312E"/>
    <w:rsid w:val="009B474C"/>
    <w:rsid w:val="009B499A"/>
    <w:rsid w:val="009B774B"/>
    <w:rsid w:val="009C1062"/>
    <w:rsid w:val="009C21B8"/>
    <w:rsid w:val="009C2DD7"/>
    <w:rsid w:val="009C3CB1"/>
    <w:rsid w:val="009C3E42"/>
    <w:rsid w:val="009C4D46"/>
    <w:rsid w:val="009C59E5"/>
    <w:rsid w:val="009C6718"/>
    <w:rsid w:val="009C712A"/>
    <w:rsid w:val="009C719C"/>
    <w:rsid w:val="009C7C6F"/>
    <w:rsid w:val="009D29C1"/>
    <w:rsid w:val="009D32AE"/>
    <w:rsid w:val="009D4B02"/>
    <w:rsid w:val="009D5CD8"/>
    <w:rsid w:val="009D5EED"/>
    <w:rsid w:val="009D6090"/>
    <w:rsid w:val="009D61BD"/>
    <w:rsid w:val="009D6D66"/>
    <w:rsid w:val="009E0F86"/>
    <w:rsid w:val="009E0FA2"/>
    <w:rsid w:val="009E3FDE"/>
    <w:rsid w:val="009E5449"/>
    <w:rsid w:val="009E5F2D"/>
    <w:rsid w:val="009E6174"/>
    <w:rsid w:val="009E6D43"/>
    <w:rsid w:val="009E6DA1"/>
    <w:rsid w:val="009E7132"/>
    <w:rsid w:val="009E7E7F"/>
    <w:rsid w:val="009F0771"/>
    <w:rsid w:val="009F0D66"/>
    <w:rsid w:val="009F1DE9"/>
    <w:rsid w:val="009F1E77"/>
    <w:rsid w:val="009F265D"/>
    <w:rsid w:val="009F314A"/>
    <w:rsid w:val="009F3176"/>
    <w:rsid w:val="009F391F"/>
    <w:rsid w:val="009F4222"/>
    <w:rsid w:val="009F6B20"/>
    <w:rsid w:val="009F70C5"/>
    <w:rsid w:val="009F7353"/>
    <w:rsid w:val="009F7B93"/>
    <w:rsid w:val="00A006B0"/>
    <w:rsid w:val="00A006C6"/>
    <w:rsid w:val="00A00EFA"/>
    <w:rsid w:val="00A024CF"/>
    <w:rsid w:val="00A02E34"/>
    <w:rsid w:val="00A038B4"/>
    <w:rsid w:val="00A03D37"/>
    <w:rsid w:val="00A04883"/>
    <w:rsid w:val="00A04D81"/>
    <w:rsid w:val="00A050E5"/>
    <w:rsid w:val="00A055DB"/>
    <w:rsid w:val="00A0637B"/>
    <w:rsid w:val="00A06527"/>
    <w:rsid w:val="00A06FB7"/>
    <w:rsid w:val="00A0752A"/>
    <w:rsid w:val="00A104FF"/>
    <w:rsid w:val="00A10DF4"/>
    <w:rsid w:val="00A11747"/>
    <w:rsid w:val="00A12610"/>
    <w:rsid w:val="00A12D38"/>
    <w:rsid w:val="00A13186"/>
    <w:rsid w:val="00A13D72"/>
    <w:rsid w:val="00A15203"/>
    <w:rsid w:val="00A15AA8"/>
    <w:rsid w:val="00A167C9"/>
    <w:rsid w:val="00A16E78"/>
    <w:rsid w:val="00A1742F"/>
    <w:rsid w:val="00A22B56"/>
    <w:rsid w:val="00A23AEE"/>
    <w:rsid w:val="00A23DBC"/>
    <w:rsid w:val="00A248A2"/>
    <w:rsid w:val="00A24C4F"/>
    <w:rsid w:val="00A24DE4"/>
    <w:rsid w:val="00A258FF"/>
    <w:rsid w:val="00A25999"/>
    <w:rsid w:val="00A306B5"/>
    <w:rsid w:val="00A30D21"/>
    <w:rsid w:val="00A310EE"/>
    <w:rsid w:val="00A31A1E"/>
    <w:rsid w:val="00A31B4E"/>
    <w:rsid w:val="00A324F9"/>
    <w:rsid w:val="00A32867"/>
    <w:rsid w:val="00A333DF"/>
    <w:rsid w:val="00A33986"/>
    <w:rsid w:val="00A356D7"/>
    <w:rsid w:val="00A362EA"/>
    <w:rsid w:val="00A368D7"/>
    <w:rsid w:val="00A40161"/>
    <w:rsid w:val="00A4020B"/>
    <w:rsid w:val="00A41A3F"/>
    <w:rsid w:val="00A424AA"/>
    <w:rsid w:val="00A43477"/>
    <w:rsid w:val="00A43B1E"/>
    <w:rsid w:val="00A43D44"/>
    <w:rsid w:val="00A44BE1"/>
    <w:rsid w:val="00A4620B"/>
    <w:rsid w:val="00A467E6"/>
    <w:rsid w:val="00A46903"/>
    <w:rsid w:val="00A47909"/>
    <w:rsid w:val="00A51456"/>
    <w:rsid w:val="00A527CE"/>
    <w:rsid w:val="00A52A2B"/>
    <w:rsid w:val="00A5300F"/>
    <w:rsid w:val="00A5303B"/>
    <w:rsid w:val="00A546FC"/>
    <w:rsid w:val="00A54902"/>
    <w:rsid w:val="00A54A1C"/>
    <w:rsid w:val="00A56A38"/>
    <w:rsid w:val="00A56AAE"/>
    <w:rsid w:val="00A57ACB"/>
    <w:rsid w:val="00A60029"/>
    <w:rsid w:val="00A6177F"/>
    <w:rsid w:val="00A61984"/>
    <w:rsid w:val="00A62377"/>
    <w:rsid w:val="00A62FAD"/>
    <w:rsid w:val="00A64CD8"/>
    <w:rsid w:val="00A669A9"/>
    <w:rsid w:val="00A66A8E"/>
    <w:rsid w:val="00A67742"/>
    <w:rsid w:val="00A70759"/>
    <w:rsid w:val="00A71F51"/>
    <w:rsid w:val="00A72305"/>
    <w:rsid w:val="00A72FEF"/>
    <w:rsid w:val="00A73867"/>
    <w:rsid w:val="00A7397B"/>
    <w:rsid w:val="00A745AA"/>
    <w:rsid w:val="00A7593D"/>
    <w:rsid w:val="00A77966"/>
    <w:rsid w:val="00A8035F"/>
    <w:rsid w:val="00A805EC"/>
    <w:rsid w:val="00A81198"/>
    <w:rsid w:val="00A82171"/>
    <w:rsid w:val="00A83F59"/>
    <w:rsid w:val="00A84224"/>
    <w:rsid w:val="00A845DA"/>
    <w:rsid w:val="00A84761"/>
    <w:rsid w:val="00A85527"/>
    <w:rsid w:val="00A87E45"/>
    <w:rsid w:val="00A90050"/>
    <w:rsid w:val="00A90816"/>
    <w:rsid w:val="00A90ED4"/>
    <w:rsid w:val="00A919E8"/>
    <w:rsid w:val="00A930B8"/>
    <w:rsid w:val="00A93260"/>
    <w:rsid w:val="00A93821"/>
    <w:rsid w:val="00A93837"/>
    <w:rsid w:val="00A941A3"/>
    <w:rsid w:val="00A950B4"/>
    <w:rsid w:val="00A95557"/>
    <w:rsid w:val="00A958D2"/>
    <w:rsid w:val="00A9611D"/>
    <w:rsid w:val="00A96680"/>
    <w:rsid w:val="00A97620"/>
    <w:rsid w:val="00A97DCD"/>
    <w:rsid w:val="00AA04D5"/>
    <w:rsid w:val="00AA0F8A"/>
    <w:rsid w:val="00AA10E2"/>
    <w:rsid w:val="00AA1345"/>
    <w:rsid w:val="00AA1A53"/>
    <w:rsid w:val="00AA1AA0"/>
    <w:rsid w:val="00AA1ABC"/>
    <w:rsid w:val="00AA1D19"/>
    <w:rsid w:val="00AA1E47"/>
    <w:rsid w:val="00AA1F5C"/>
    <w:rsid w:val="00AA3B39"/>
    <w:rsid w:val="00AA4013"/>
    <w:rsid w:val="00AA44C6"/>
    <w:rsid w:val="00AA79F2"/>
    <w:rsid w:val="00AB0217"/>
    <w:rsid w:val="00AB024B"/>
    <w:rsid w:val="00AB0AAD"/>
    <w:rsid w:val="00AB19E7"/>
    <w:rsid w:val="00AB2530"/>
    <w:rsid w:val="00AB2BE8"/>
    <w:rsid w:val="00AB2C75"/>
    <w:rsid w:val="00AB4B4B"/>
    <w:rsid w:val="00AB536E"/>
    <w:rsid w:val="00AB5DD9"/>
    <w:rsid w:val="00AB60CA"/>
    <w:rsid w:val="00AB713A"/>
    <w:rsid w:val="00AC02E7"/>
    <w:rsid w:val="00AC04E9"/>
    <w:rsid w:val="00AC052F"/>
    <w:rsid w:val="00AC0B25"/>
    <w:rsid w:val="00AC0F18"/>
    <w:rsid w:val="00AC3DBF"/>
    <w:rsid w:val="00AC490A"/>
    <w:rsid w:val="00AC4C5E"/>
    <w:rsid w:val="00AC5444"/>
    <w:rsid w:val="00AC72E0"/>
    <w:rsid w:val="00AC798F"/>
    <w:rsid w:val="00AD091E"/>
    <w:rsid w:val="00AD118D"/>
    <w:rsid w:val="00AD1F31"/>
    <w:rsid w:val="00AD270F"/>
    <w:rsid w:val="00AD329D"/>
    <w:rsid w:val="00AD44EA"/>
    <w:rsid w:val="00AD556B"/>
    <w:rsid w:val="00AD6016"/>
    <w:rsid w:val="00AD67F8"/>
    <w:rsid w:val="00AD70AE"/>
    <w:rsid w:val="00AD7445"/>
    <w:rsid w:val="00AD7ED9"/>
    <w:rsid w:val="00AE04A8"/>
    <w:rsid w:val="00AE0504"/>
    <w:rsid w:val="00AE1313"/>
    <w:rsid w:val="00AE18C3"/>
    <w:rsid w:val="00AE2BBE"/>
    <w:rsid w:val="00AE3A8B"/>
    <w:rsid w:val="00AE4A13"/>
    <w:rsid w:val="00AE4C19"/>
    <w:rsid w:val="00AE5534"/>
    <w:rsid w:val="00AE6A5C"/>
    <w:rsid w:val="00AE7DF3"/>
    <w:rsid w:val="00AF03AC"/>
    <w:rsid w:val="00AF152E"/>
    <w:rsid w:val="00AF2052"/>
    <w:rsid w:val="00AF2B6D"/>
    <w:rsid w:val="00AF2F2C"/>
    <w:rsid w:val="00AF30A4"/>
    <w:rsid w:val="00AF3DA7"/>
    <w:rsid w:val="00AF4D47"/>
    <w:rsid w:val="00AF4FF8"/>
    <w:rsid w:val="00AF58CB"/>
    <w:rsid w:val="00AF5C02"/>
    <w:rsid w:val="00AF7EF9"/>
    <w:rsid w:val="00B00604"/>
    <w:rsid w:val="00B01F33"/>
    <w:rsid w:val="00B02D84"/>
    <w:rsid w:val="00B03D99"/>
    <w:rsid w:val="00B06363"/>
    <w:rsid w:val="00B06437"/>
    <w:rsid w:val="00B071D4"/>
    <w:rsid w:val="00B076E6"/>
    <w:rsid w:val="00B10E0B"/>
    <w:rsid w:val="00B112A0"/>
    <w:rsid w:val="00B12589"/>
    <w:rsid w:val="00B12707"/>
    <w:rsid w:val="00B12D1A"/>
    <w:rsid w:val="00B12F09"/>
    <w:rsid w:val="00B13141"/>
    <w:rsid w:val="00B138BD"/>
    <w:rsid w:val="00B15384"/>
    <w:rsid w:val="00B158D0"/>
    <w:rsid w:val="00B159EA"/>
    <w:rsid w:val="00B16807"/>
    <w:rsid w:val="00B16AAC"/>
    <w:rsid w:val="00B17127"/>
    <w:rsid w:val="00B17951"/>
    <w:rsid w:val="00B20A8A"/>
    <w:rsid w:val="00B21E41"/>
    <w:rsid w:val="00B21F10"/>
    <w:rsid w:val="00B226BA"/>
    <w:rsid w:val="00B2281A"/>
    <w:rsid w:val="00B2337F"/>
    <w:rsid w:val="00B25FF4"/>
    <w:rsid w:val="00B268A9"/>
    <w:rsid w:val="00B27EE2"/>
    <w:rsid w:val="00B300E2"/>
    <w:rsid w:val="00B30B92"/>
    <w:rsid w:val="00B30C4A"/>
    <w:rsid w:val="00B313D4"/>
    <w:rsid w:val="00B318D9"/>
    <w:rsid w:val="00B31989"/>
    <w:rsid w:val="00B31DBB"/>
    <w:rsid w:val="00B323E6"/>
    <w:rsid w:val="00B33687"/>
    <w:rsid w:val="00B33713"/>
    <w:rsid w:val="00B34163"/>
    <w:rsid w:val="00B3457C"/>
    <w:rsid w:val="00B3480C"/>
    <w:rsid w:val="00B3488A"/>
    <w:rsid w:val="00B364BE"/>
    <w:rsid w:val="00B36FAD"/>
    <w:rsid w:val="00B40780"/>
    <w:rsid w:val="00B42700"/>
    <w:rsid w:val="00B431E8"/>
    <w:rsid w:val="00B4386D"/>
    <w:rsid w:val="00B43C95"/>
    <w:rsid w:val="00B4402C"/>
    <w:rsid w:val="00B44096"/>
    <w:rsid w:val="00B448C7"/>
    <w:rsid w:val="00B452EF"/>
    <w:rsid w:val="00B4544B"/>
    <w:rsid w:val="00B478BE"/>
    <w:rsid w:val="00B47D08"/>
    <w:rsid w:val="00B50F72"/>
    <w:rsid w:val="00B51113"/>
    <w:rsid w:val="00B52682"/>
    <w:rsid w:val="00B530A7"/>
    <w:rsid w:val="00B530FA"/>
    <w:rsid w:val="00B54268"/>
    <w:rsid w:val="00B54841"/>
    <w:rsid w:val="00B571B2"/>
    <w:rsid w:val="00B60682"/>
    <w:rsid w:val="00B609A9"/>
    <w:rsid w:val="00B6125C"/>
    <w:rsid w:val="00B6299C"/>
    <w:rsid w:val="00B638ED"/>
    <w:rsid w:val="00B641BC"/>
    <w:rsid w:val="00B642FD"/>
    <w:rsid w:val="00B6481D"/>
    <w:rsid w:val="00B6655C"/>
    <w:rsid w:val="00B66CA5"/>
    <w:rsid w:val="00B67516"/>
    <w:rsid w:val="00B705C5"/>
    <w:rsid w:val="00B70D47"/>
    <w:rsid w:val="00B7112E"/>
    <w:rsid w:val="00B71572"/>
    <w:rsid w:val="00B716DC"/>
    <w:rsid w:val="00B71BC1"/>
    <w:rsid w:val="00B71E1D"/>
    <w:rsid w:val="00B72090"/>
    <w:rsid w:val="00B72699"/>
    <w:rsid w:val="00B72887"/>
    <w:rsid w:val="00B745C3"/>
    <w:rsid w:val="00B74B93"/>
    <w:rsid w:val="00B74B9E"/>
    <w:rsid w:val="00B74E4C"/>
    <w:rsid w:val="00B75186"/>
    <w:rsid w:val="00B752A9"/>
    <w:rsid w:val="00B758D6"/>
    <w:rsid w:val="00B761D9"/>
    <w:rsid w:val="00B7640D"/>
    <w:rsid w:val="00B772BF"/>
    <w:rsid w:val="00B773FB"/>
    <w:rsid w:val="00B81BA5"/>
    <w:rsid w:val="00B81E5F"/>
    <w:rsid w:val="00B82879"/>
    <w:rsid w:val="00B82A2A"/>
    <w:rsid w:val="00B8303E"/>
    <w:rsid w:val="00B83425"/>
    <w:rsid w:val="00B85656"/>
    <w:rsid w:val="00B8643D"/>
    <w:rsid w:val="00B86AFA"/>
    <w:rsid w:val="00B8777A"/>
    <w:rsid w:val="00B879CB"/>
    <w:rsid w:val="00B87E13"/>
    <w:rsid w:val="00B91597"/>
    <w:rsid w:val="00B92AB9"/>
    <w:rsid w:val="00B936A9"/>
    <w:rsid w:val="00B93D6F"/>
    <w:rsid w:val="00B93DB3"/>
    <w:rsid w:val="00B945EF"/>
    <w:rsid w:val="00B952D4"/>
    <w:rsid w:val="00B95418"/>
    <w:rsid w:val="00B960A8"/>
    <w:rsid w:val="00B96769"/>
    <w:rsid w:val="00B96FC2"/>
    <w:rsid w:val="00B97989"/>
    <w:rsid w:val="00B97D98"/>
    <w:rsid w:val="00BA2039"/>
    <w:rsid w:val="00BA2A80"/>
    <w:rsid w:val="00BA35AE"/>
    <w:rsid w:val="00BA38BD"/>
    <w:rsid w:val="00BA58E6"/>
    <w:rsid w:val="00BA66FA"/>
    <w:rsid w:val="00BA6882"/>
    <w:rsid w:val="00BA69C4"/>
    <w:rsid w:val="00BA755C"/>
    <w:rsid w:val="00BA7C3E"/>
    <w:rsid w:val="00BB08DC"/>
    <w:rsid w:val="00BB13F8"/>
    <w:rsid w:val="00BB1A90"/>
    <w:rsid w:val="00BB20C2"/>
    <w:rsid w:val="00BB34D5"/>
    <w:rsid w:val="00BB396E"/>
    <w:rsid w:val="00BB417D"/>
    <w:rsid w:val="00BB451D"/>
    <w:rsid w:val="00BB4B5C"/>
    <w:rsid w:val="00BB4B85"/>
    <w:rsid w:val="00BB5234"/>
    <w:rsid w:val="00BB552B"/>
    <w:rsid w:val="00BB706E"/>
    <w:rsid w:val="00BB7BB8"/>
    <w:rsid w:val="00BC053A"/>
    <w:rsid w:val="00BC05B3"/>
    <w:rsid w:val="00BC0C5F"/>
    <w:rsid w:val="00BC0DCF"/>
    <w:rsid w:val="00BC18BB"/>
    <w:rsid w:val="00BC4513"/>
    <w:rsid w:val="00BC6698"/>
    <w:rsid w:val="00BC7EE1"/>
    <w:rsid w:val="00BD0B0A"/>
    <w:rsid w:val="00BD2511"/>
    <w:rsid w:val="00BD41E4"/>
    <w:rsid w:val="00BD427C"/>
    <w:rsid w:val="00BD455E"/>
    <w:rsid w:val="00BD474B"/>
    <w:rsid w:val="00BD4A5D"/>
    <w:rsid w:val="00BE0104"/>
    <w:rsid w:val="00BE0B13"/>
    <w:rsid w:val="00BE0C96"/>
    <w:rsid w:val="00BE0CC9"/>
    <w:rsid w:val="00BE1E97"/>
    <w:rsid w:val="00BE204E"/>
    <w:rsid w:val="00BE20A9"/>
    <w:rsid w:val="00BE2ADF"/>
    <w:rsid w:val="00BE2B9F"/>
    <w:rsid w:val="00BE2D0C"/>
    <w:rsid w:val="00BE3436"/>
    <w:rsid w:val="00BE5DA9"/>
    <w:rsid w:val="00BE6041"/>
    <w:rsid w:val="00BE76ED"/>
    <w:rsid w:val="00BE7B61"/>
    <w:rsid w:val="00BE7E45"/>
    <w:rsid w:val="00BF025B"/>
    <w:rsid w:val="00BF1397"/>
    <w:rsid w:val="00BF17E4"/>
    <w:rsid w:val="00BF1A27"/>
    <w:rsid w:val="00BF24CB"/>
    <w:rsid w:val="00BF2875"/>
    <w:rsid w:val="00BF3F45"/>
    <w:rsid w:val="00BF4656"/>
    <w:rsid w:val="00BF4929"/>
    <w:rsid w:val="00BF495D"/>
    <w:rsid w:val="00BF5263"/>
    <w:rsid w:val="00BF53A7"/>
    <w:rsid w:val="00BF58CD"/>
    <w:rsid w:val="00BF5E77"/>
    <w:rsid w:val="00BF7F31"/>
    <w:rsid w:val="00C001ED"/>
    <w:rsid w:val="00C00F46"/>
    <w:rsid w:val="00C0126E"/>
    <w:rsid w:val="00C018CA"/>
    <w:rsid w:val="00C01FC5"/>
    <w:rsid w:val="00C0208D"/>
    <w:rsid w:val="00C02F6D"/>
    <w:rsid w:val="00C0485A"/>
    <w:rsid w:val="00C04BFE"/>
    <w:rsid w:val="00C05744"/>
    <w:rsid w:val="00C05F64"/>
    <w:rsid w:val="00C0618B"/>
    <w:rsid w:val="00C06C09"/>
    <w:rsid w:val="00C07A6E"/>
    <w:rsid w:val="00C10526"/>
    <w:rsid w:val="00C13520"/>
    <w:rsid w:val="00C135E9"/>
    <w:rsid w:val="00C138A0"/>
    <w:rsid w:val="00C13913"/>
    <w:rsid w:val="00C13E72"/>
    <w:rsid w:val="00C14421"/>
    <w:rsid w:val="00C15840"/>
    <w:rsid w:val="00C1733F"/>
    <w:rsid w:val="00C218E2"/>
    <w:rsid w:val="00C21DD3"/>
    <w:rsid w:val="00C21E64"/>
    <w:rsid w:val="00C228C8"/>
    <w:rsid w:val="00C22994"/>
    <w:rsid w:val="00C23E0C"/>
    <w:rsid w:val="00C23F22"/>
    <w:rsid w:val="00C2441B"/>
    <w:rsid w:val="00C24CD3"/>
    <w:rsid w:val="00C25047"/>
    <w:rsid w:val="00C2618B"/>
    <w:rsid w:val="00C265D1"/>
    <w:rsid w:val="00C26B7E"/>
    <w:rsid w:val="00C307A4"/>
    <w:rsid w:val="00C30821"/>
    <w:rsid w:val="00C30B43"/>
    <w:rsid w:val="00C31609"/>
    <w:rsid w:val="00C316B6"/>
    <w:rsid w:val="00C322A9"/>
    <w:rsid w:val="00C3258D"/>
    <w:rsid w:val="00C32CEA"/>
    <w:rsid w:val="00C32F05"/>
    <w:rsid w:val="00C331A5"/>
    <w:rsid w:val="00C357EC"/>
    <w:rsid w:val="00C35AC4"/>
    <w:rsid w:val="00C3603D"/>
    <w:rsid w:val="00C375B5"/>
    <w:rsid w:val="00C37932"/>
    <w:rsid w:val="00C41EB8"/>
    <w:rsid w:val="00C42BFE"/>
    <w:rsid w:val="00C45232"/>
    <w:rsid w:val="00C47059"/>
    <w:rsid w:val="00C471A8"/>
    <w:rsid w:val="00C509D1"/>
    <w:rsid w:val="00C53677"/>
    <w:rsid w:val="00C542AC"/>
    <w:rsid w:val="00C550F9"/>
    <w:rsid w:val="00C55822"/>
    <w:rsid w:val="00C56B13"/>
    <w:rsid w:val="00C57747"/>
    <w:rsid w:val="00C601B8"/>
    <w:rsid w:val="00C60380"/>
    <w:rsid w:val="00C6095C"/>
    <w:rsid w:val="00C6185C"/>
    <w:rsid w:val="00C62368"/>
    <w:rsid w:val="00C62A1A"/>
    <w:rsid w:val="00C64BE6"/>
    <w:rsid w:val="00C66901"/>
    <w:rsid w:val="00C679D6"/>
    <w:rsid w:val="00C67E2B"/>
    <w:rsid w:val="00C7005B"/>
    <w:rsid w:val="00C71E86"/>
    <w:rsid w:val="00C72766"/>
    <w:rsid w:val="00C72BAD"/>
    <w:rsid w:val="00C72BFE"/>
    <w:rsid w:val="00C739D6"/>
    <w:rsid w:val="00C73CEF"/>
    <w:rsid w:val="00C744A4"/>
    <w:rsid w:val="00C74E9D"/>
    <w:rsid w:val="00C75CAB"/>
    <w:rsid w:val="00C75D0E"/>
    <w:rsid w:val="00C75D3C"/>
    <w:rsid w:val="00C75DC7"/>
    <w:rsid w:val="00C76721"/>
    <w:rsid w:val="00C7752F"/>
    <w:rsid w:val="00C77F6D"/>
    <w:rsid w:val="00C82963"/>
    <w:rsid w:val="00C82C05"/>
    <w:rsid w:val="00C83374"/>
    <w:rsid w:val="00C8437C"/>
    <w:rsid w:val="00C84A6D"/>
    <w:rsid w:val="00C854A2"/>
    <w:rsid w:val="00C85D7A"/>
    <w:rsid w:val="00C87F0E"/>
    <w:rsid w:val="00C9049B"/>
    <w:rsid w:val="00C90832"/>
    <w:rsid w:val="00C90FE2"/>
    <w:rsid w:val="00C91092"/>
    <w:rsid w:val="00C91884"/>
    <w:rsid w:val="00C92CF7"/>
    <w:rsid w:val="00C935D9"/>
    <w:rsid w:val="00C93824"/>
    <w:rsid w:val="00C93D7F"/>
    <w:rsid w:val="00C945D4"/>
    <w:rsid w:val="00C94C28"/>
    <w:rsid w:val="00C9577E"/>
    <w:rsid w:val="00C96869"/>
    <w:rsid w:val="00C96ECC"/>
    <w:rsid w:val="00CA0AE4"/>
    <w:rsid w:val="00CA1027"/>
    <w:rsid w:val="00CA10E5"/>
    <w:rsid w:val="00CA1583"/>
    <w:rsid w:val="00CA1AE5"/>
    <w:rsid w:val="00CA2BE6"/>
    <w:rsid w:val="00CA2CDC"/>
    <w:rsid w:val="00CA30C3"/>
    <w:rsid w:val="00CA34B3"/>
    <w:rsid w:val="00CA4209"/>
    <w:rsid w:val="00CA4A5C"/>
    <w:rsid w:val="00CA5C31"/>
    <w:rsid w:val="00CA5E22"/>
    <w:rsid w:val="00CA5FE2"/>
    <w:rsid w:val="00CA6360"/>
    <w:rsid w:val="00CA6F8B"/>
    <w:rsid w:val="00CA764B"/>
    <w:rsid w:val="00CA7E53"/>
    <w:rsid w:val="00CA7F62"/>
    <w:rsid w:val="00CB0548"/>
    <w:rsid w:val="00CB06D6"/>
    <w:rsid w:val="00CB1F83"/>
    <w:rsid w:val="00CB28E9"/>
    <w:rsid w:val="00CB3E71"/>
    <w:rsid w:val="00CB4CCE"/>
    <w:rsid w:val="00CB5089"/>
    <w:rsid w:val="00CB5E31"/>
    <w:rsid w:val="00CB64B2"/>
    <w:rsid w:val="00CB6AC4"/>
    <w:rsid w:val="00CB7174"/>
    <w:rsid w:val="00CB7565"/>
    <w:rsid w:val="00CB7EBD"/>
    <w:rsid w:val="00CC320B"/>
    <w:rsid w:val="00CC45A2"/>
    <w:rsid w:val="00CC5F87"/>
    <w:rsid w:val="00CC6F1E"/>
    <w:rsid w:val="00CC7346"/>
    <w:rsid w:val="00CC76E3"/>
    <w:rsid w:val="00CC7FF8"/>
    <w:rsid w:val="00CD300F"/>
    <w:rsid w:val="00CD3EA1"/>
    <w:rsid w:val="00CD586B"/>
    <w:rsid w:val="00CD5A5B"/>
    <w:rsid w:val="00CD63C2"/>
    <w:rsid w:val="00CD6433"/>
    <w:rsid w:val="00CD6DA6"/>
    <w:rsid w:val="00CD7076"/>
    <w:rsid w:val="00CE0563"/>
    <w:rsid w:val="00CE084A"/>
    <w:rsid w:val="00CE0D78"/>
    <w:rsid w:val="00CE2153"/>
    <w:rsid w:val="00CE3076"/>
    <w:rsid w:val="00CE34FC"/>
    <w:rsid w:val="00CE36E1"/>
    <w:rsid w:val="00CE6001"/>
    <w:rsid w:val="00CF01FA"/>
    <w:rsid w:val="00CF0A71"/>
    <w:rsid w:val="00CF0BF4"/>
    <w:rsid w:val="00CF2BDB"/>
    <w:rsid w:val="00CF4AFD"/>
    <w:rsid w:val="00CF7213"/>
    <w:rsid w:val="00CF76AB"/>
    <w:rsid w:val="00CF7B27"/>
    <w:rsid w:val="00CF7CFE"/>
    <w:rsid w:val="00CF7DE8"/>
    <w:rsid w:val="00D0185E"/>
    <w:rsid w:val="00D02694"/>
    <w:rsid w:val="00D03937"/>
    <w:rsid w:val="00D0397D"/>
    <w:rsid w:val="00D055BE"/>
    <w:rsid w:val="00D05D8E"/>
    <w:rsid w:val="00D05E87"/>
    <w:rsid w:val="00D0664F"/>
    <w:rsid w:val="00D066C1"/>
    <w:rsid w:val="00D06C4A"/>
    <w:rsid w:val="00D11826"/>
    <w:rsid w:val="00D11DA4"/>
    <w:rsid w:val="00D12BF6"/>
    <w:rsid w:val="00D13BB3"/>
    <w:rsid w:val="00D14ACF"/>
    <w:rsid w:val="00D14CBE"/>
    <w:rsid w:val="00D14E28"/>
    <w:rsid w:val="00D1582F"/>
    <w:rsid w:val="00D160E9"/>
    <w:rsid w:val="00D1746E"/>
    <w:rsid w:val="00D17602"/>
    <w:rsid w:val="00D17715"/>
    <w:rsid w:val="00D20095"/>
    <w:rsid w:val="00D217FC"/>
    <w:rsid w:val="00D21C36"/>
    <w:rsid w:val="00D21ECB"/>
    <w:rsid w:val="00D22564"/>
    <w:rsid w:val="00D23370"/>
    <w:rsid w:val="00D23A21"/>
    <w:rsid w:val="00D23CCA"/>
    <w:rsid w:val="00D2589D"/>
    <w:rsid w:val="00D25F3B"/>
    <w:rsid w:val="00D26261"/>
    <w:rsid w:val="00D2648E"/>
    <w:rsid w:val="00D30C64"/>
    <w:rsid w:val="00D31986"/>
    <w:rsid w:val="00D32FDA"/>
    <w:rsid w:val="00D33975"/>
    <w:rsid w:val="00D34D13"/>
    <w:rsid w:val="00D35A8D"/>
    <w:rsid w:val="00D37322"/>
    <w:rsid w:val="00D41CBC"/>
    <w:rsid w:val="00D41CF8"/>
    <w:rsid w:val="00D42F81"/>
    <w:rsid w:val="00D4321C"/>
    <w:rsid w:val="00D44AEA"/>
    <w:rsid w:val="00D45E88"/>
    <w:rsid w:val="00D4675C"/>
    <w:rsid w:val="00D50078"/>
    <w:rsid w:val="00D53C6A"/>
    <w:rsid w:val="00D5492D"/>
    <w:rsid w:val="00D54FDF"/>
    <w:rsid w:val="00D55075"/>
    <w:rsid w:val="00D566BE"/>
    <w:rsid w:val="00D578F4"/>
    <w:rsid w:val="00D60F4A"/>
    <w:rsid w:val="00D61325"/>
    <w:rsid w:val="00D6170F"/>
    <w:rsid w:val="00D6194A"/>
    <w:rsid w:val="00D61CEF"/>
    <w:rsid w:val="00D61E6C"/>
    <w:rsid w:val="00D61F6E"/>
    <w:rsid w:val="00D6303C"/>
    <w:rsid w:val="00D6383F"/>
    <w:rsid w:val="00D63A09"/>
    <w:rsid w:val="00D6561D"/>
    <w:rsid w:val="00D65CC8"/>
    <w:rsid w:val="00D6647A"/>
    <w:rsid w:val="00D66E73"/>
    <w:rsid w:val="00D67C20"/>
    <w:rsid w:val="00D706FC"/>
    <w:rsid w:val="00D70871"/>
    <w:rsid w:val="00D711C4"/>
    <w:rsid w:val="00D71279"/>
    <w:rsid w:val="00D71ED8"/>
    <w:rsid w:val="00D73995"/>
    <w:rsid w:val="00D74B79"/>
    <w:rsid w:val="00D75041"/>
    <w:rsid w:val="00D765E0"/>
    <w:rsid w:val="00D76DBA"/>
    <w:rsid w:val="00D772CD"/>
    <w:rsid w:val="00D77578"/>
    <w:rsid w:val="00D801BF"/>
    <w:rsid w:val="00D80AB5"/>
    <w:rsid w:val="00D82830"/>
    <w:rsid w:val="00D82863"/>
    <w:rsid w:val="00D82DA9"/>
    <w:rsid w:val="00D8324E"/>
    <w:rsid w:val="00D835C4"/>
    <w:rsid w:val="00D84388"/>
    <w:rsid w:val="00D84601"/>
    <w:rsid w:val="00D84B20"/>
    <w:rsid w:val="00D84C3D"/>
    <w:rsid w:val="00D8532A"/>
    <w:rsid w:val="00D8576C"/>
    <w:rsid w:val="00D85F20"/>
    <w:rsid w:val="00D87EE3"/>
    <w:rsid w:val="00D87EF8"/>
    <w:rsid w:val="00D87F98"/>
    <w:rsid w:val="00D904AB"/>
    <w:rsid w:val="00D90834"/>
    <w:rsid w:val="00D91A14"/>
    <w:rsid w:val="00D92498"/>
    <w:rsid w:val="00D93518"/>
    <w:rsid w:val="00D938EA"/>
    <w:rsid w:val="00D93ED8"/>
    <w:rsid w:val="00D945E8"/>
    <w:rsid w:val="00D9490F"/>
    <w:rsid w:val="00D94F7A"/>
    <w:rsid w:val="00D9532C"/>
    <w:rsid w:val="00D95A20"/>
    <w:rsid w:val="00D9640D"/>
    <w:rsid w:val="00D96DA8"/>
    <w:rsid w:val="00D97C8D"/>
    <w:rsid w:val="00DA032D"/>
    <w:rsid w:val="00DA0735"/>
    <w:rsid w:val="00DA1DDF"/>
    <w:rsid w:val="00DA2AE4"/>
    <w:rsid w:val="00DA2E90"/>
    <w:rsid w:val="00DA35F9"/>
    <w:rsid w:val="00DA4F85"/>
    <w:rsid w:val="00DA5BB5"/>
    <w:rsid w:val="00DA7173"/>
    <w:rsid w:val="00DB0776"/>
    <w:rsid w:val="00DB11AF"/>
    <w:rsid w:val="00DB129E"/>
    <w:rsid w:val="00DB1E58"/>
    <w:rsid w:val="00DB2378"/>
    <w:rsid w:val="00DB29D8"/>
    <w:rsid w:val="00DB355E"/>
    <w:rsid w:val="00DB594D"/>
    <w:rsid w:val="00DB601A"/>
    <w:rsid w:val="00DC0ACB"/>
    <w:rsid w:val="00DC10FE"/>
    <w:rsid w:val="00DC3EAC"/>
    <w:rsid w:val="00DC43DD"/>
    <w:rsid w:val="00DC60A4"/>
    <w:rsid w:val="00DC7A6D"/>
    <w:rsid w:val="00DD06AF"/>
    <w:rsid w:val="00DD1077"/>
    <w:rsid w:val="00DD1BD5"/>
    <w:rsid w:val="00DD288B"/>
    <w:rsid w:val="00DD2CFA"/>
    <w:rsid w:val="00DD315F"/>
    <w:rsid w:val="00DD36F2"/>
    <w:rsid w:val="00DD379D"/>
    <w:rsid w:val="00DD5AE7"/>
    <w:rsid w:val="00DD6FBB"/>
    <w:rsid w:val="00DE0BEE"/>
    <w:rsid w:val="00DE0E0A"/>
    <w:rsid w:val="00DE0E85"/>
    <w:rsid w:val="00DE184C"/>
    <w:rsid w:val="00DE1EF6"/>
    <w:rsid w:val="00DE248C"/>
    <w:rsid w:val="00DE331E"/>
    <w:rsid w:val="00DE3B87"/>
    <w:rsid w:val="00DE4EE3"/>
    <w:rsid w:val="00DE5A6E"/>
    <w:rsid w:val="00DE7662"/>
    <w:rsid w:val="00DE7F3F"/>
    <w:rsid w:val="00DF0550"/>
    <w:rsid w:val="00DF1033"/>
    <w:rsid w:val="00DF14FC"/>
    <w:rsid w:val="00DF1A67"/>
    <w:rsid w:val="00DF1EA2"/>
    <w:rsid w:val="00DF1EDE"/>
    <w:rsid w:val="00DF275B"/>
    <w:rsid w:val="00DF2CDA"/>
    <w:rsid w:val="00DF2F53"/>
    <w:rsid w:val="00DF3F7A"/>
    <w:rsid w:val="00DF40E9"/>
    <w:rsid w:val="00DF41F6"/>
    <w:rsid w:val="00DF4A17"/>
    <w:rsid w:val="00DF4CEE"/>
    <w:rsid w:val="00DF4EE8"/>
    <w:rsid w:val="00DF6D89"/>
    <w:rsid w:val="00DF7C59"/>
    <w:rsid w:val="00E001EC"/>
    <w:rsid w:val="00E016D0"/>
    <w:rsid w:val="00E01E9D"/>
    <w:rsid w:val="00E026BC"/>
    <w:rsid w:val="00E02C66"/>
    <w:rsid w:val="00E03C56"/>
    <w:rsid w:val="00E03D37"/>
    <w:rsid w:val="00E04A84"/>
    <w:rsid w:val="00E04F64"/>
    <w:rsid w:val="00E0524D"/>
    <w:rsid w:val="00E0720C"/>
    <w:rsid w:val="00E106BD"/>
    <w:rsid w:val="00E10DB5"/>
    <w:rsid w:val="00E11446"/>
    <w:rsid w:val="00E119DB"/>
    <w:rsid w:val="00E11D74"/>
    <w:rsid w:val="00E11FF1"/>
    <w:rsid w:val="00E13224"/>
    <w:rsid w:val="00E13428"/>
    <w:rsid w:val="00E13822"/>
    <w:rsid w:val="00E146A5"/>
    <w:rsid w:val="00E148AF"/>
    <w:rsid w:val="00E14B11"/>
    <w:rsid w:val="00E1698E"/>
    <w:rsid w:val="00E21429"/>
    <w:rsid w:val="00E21608"/>
    <w:rsid w:val="00E21DD1"/>
    <w:rsid w:val="00E22CF3"/>
    <w:rsid w:val="00E23DBA"/>
    <w:rsid w:val="00E24719"/>
    <w:rsid w:val="00E25C8D"/>
    <w:rsid w:val="00E2616A"/>
    <w:rsid w:val="00E278BB"/>
    <w:rsid w:val="00E31993"/>
    <w:rsid w:val="00E32303"/>
    <w:rsid w:val="00E3362C"/>
    <w:rsid w:val="00E33800"/>
    <w:rsid w:val="00E33927"/>
    <w:rsid w:val="00E35C9C"/>
    <w:rsid w:val="00E36AC9"/>
    <w:rsid w:val="00E372A1"/>
    <w:rsid w:val="00E3740A"/>
    <w:rsid w:val="00E409E2"/>
    <w:rsid w:val="00E41A87"/>
    <w:rsid w:val="00E4225E"/>
    <w:rsid w:val="00E42342"/>
    <w:rsid w:val="00E423FC"/>
    <w:rsid w:val="00E429E4"/>
    <w:rsid w:val="00E434D8"/>
    <w:rsid w:val="00E452A9"/>
    <w:rsid w:val="00E501F0"/>
    <w:rsid w:val="00E5028D"/>
    <w:rsid w:val="00E51695"/>
    <w:rsid w:val="00E52D6D"/>
    <w:rsid w:val="00E53834"/>
    <w:rsid w:val="00E5473D"/>
    <w:rsid w:val="00E551BC"/>
    <w:rsid w:val="00E5662B"/>
    <w:rsid w:val="00E56EDC"/>
    <w:rsid w:val="00E5766A"/>
    <w:rsid w:val="00E57EAC"/>
    <w:rsid w:val="00E602B9"/>
    <w:rsid w:val="00E6073D"/>
    <w:rsid w:val="00E6112C"/>
    <w:rsid w:val="00E614A2"/>
    <w:rsid w:val="00E635A1"/>
    <w:rsid w:val="00E63CA5"/>
    <w:rsid w:val="00E650FC"/>
    <w:rsid w:val="00E651D6"/>
    <w:rsid w:val="00E65561"/>
    <w:rsid w:val="00E65BFD"/>
    <w:rsid w:val="00E70ED0"/>
    <w:rsid w:val="00E7164F"/>
    <w:rsid w:val="00E719C4"/>
    <w:rsid w:val="00E71ED6"/>
    <w:rsid w:val="00E72878"/>
    <w:rsid w:val="00E731B5"/>
    <w:rsid w:val="00E7342B"/>
    <w:rsid w:val="00E73B8C"/>
    <w:rsid w:val="00E73F7C"/>
    <w:rsid w:val="00E74252"/>
    <w:rsid w:val="00E74AFB"/>
    <w:rsid w:val="00E7605D"/>
    <w:rsid w:val="00E779F0"/>
    <w:rsid w:val="00E77DA0"/>
    <w:rsid w:val="00E80877"/>
    <w:rsid w:val="00E8259A"/>
    <w:rsid w:val="00E82792"/>
    <w:rsid w:val="00E8281F"/>
    <w:rsid w:val="00E845AE"/>
    <w:rsid w:val="00E8491D"/>
    <w:rsid w:val="00E859F3"/>
    <w:rsid w:val="00E85C70"/>
    <w:rsid w:val="00E86085"/>
    <w:rsid w:val="00E870DD"/>
    <w:rsid w:val="00E87845"/>
    <w:rsid w:val="00E87EC2"/>
    <w:rsid w:val="00E90539"/>
    <w:rsid w:val="00E9155B"/>
    <w:rsid w:val="00E91CEC"/>
    <w:rsid w:val="00E91E6B"/>
    <w:rsid w:val="00E92154"/>
    <w:rsid w:val="00E9453B"/>
    <w:rsid w:val="00E958F4"/>
    <w:rsid w:val="00E96DAA"/>
    <w:rsid w:val="00E97499"/>
    <w:rsid w:val="00EA238A"/>
    <w:rsid w:val="00EA25D6"/>
    <w:rsid w:val="00EA28A0"/>
    <w:rsid w:val="00EA3BFC"/>
    <w:rsid w:val="00EA43F6"/>
    <w:rsid w:val="00EA4B8E"/>
    <w:rsid w:val="00EA508A"/>
    <w:rsid w:val="00EA52F2"/>
    <w:rsid w:val="00EA54BD"/>
    <w:rsid w:val="00EA6EA0"/>
    <w:rsid w:val="00EA707A"/>
    <w:rsid w:val="00EA7CA9"/>
    <w:rsid w:val="00EB0F43"/>
    <w:rsid w:val="00EB1106"/>
    <w:rsid w:val="00EB167D"/>
    <w:rsid w:val="00EB20A3"/>
    <w:rsid w:val="00EB2293"/>
    <w:rsid w:val="00EB5752"/>
    <w:rsid w:val="00EB6ACD"/>
    <w:rsid w:val="00EB717B"/>
    <w:rsid w:val="00EB77B9"/>
    <w:rsid w:val="00EB78B7"/>
    <w:rsid w:val="00EC059B"/>
    <w:rsid w:val="00EC06B7"/>
    <w:rsid w:val="00EC0B14"/>
    <w:rsid w:val="00EC0F14"/>
    <w:rsid w:val="00EC16B7"/>
    <w:rsid w:val="00EC175D"/>
    <w:rsid w:val="00EC22CB"/>
    <w:rsid w:val="00EC24EE"/>
    <w:rsid w:val="00EC2D65"/>
    <w:rsid w:val="00EC2DE6"/>
    <w:rsid w:val="00EC34F4"/>
    <w:rsid w:val="00EC3ABB"/>
    <w:rsid w:val="00EC57E4"/>
    <w:rsid w:val="00EC5CDB"/>
    <w:rsid w:val="00EC5D98"/>
    <w:rsid w:val="00EC5ECD"/>
    <w:rsid w:val="00EC6092"/>
    <w:rsid w:val="00EC6825"/>
    <w:rsid w:val="00EC740A"/>
    <w:rsid w:val="00EC7FBB"/>
    <w:rsid w:val="00ED0AF6"/>
    <w:rsid w:val="00ED2899"/>
    <w:rsid w:val="00ED2FC4"/>
    <w:rsid w:val="00ED3CAD"/>
    <w:rsid w:val="00ED44CF"/>
    <w:rsid w:val="00ED4716"/>
    <w:rsid w:val="00ED4EE4"/>
    <w:rsid w:val="00ED58D0"/>
    <w:rsid w:val="00ED6873"/>
    <w:rsid w:val="00ED714C"/>
    <w:rsid w:val="00ED7486"/>
    <w:rsid w:val="00EE0EA7"/>
    <w:rsid w:val="00EE0F57"/>
    <w:rsid w:val="00EE0F9A"/>
    <w:rsid w:val="00EE28F9"/>
    <w:rsid w:val="00EE3966"/>
    <w:rsid w:val="00EE4032"/>
    <w:rsid w:val="00EE44E1"/>
    <w:rsid w:val="00EE59F5"/>
    <w:rsid w:val="00EE6162"/>
    <w:rsid w:val="00EE6E9F"/>
    <w:rsid w:val="00EE7039"/>
    <w:rsid w:val="00EE7390"/>
    <w:rsid w:val="00EE7499"/>
    <w:rsid w:val="00EE7EAD"/>
    <w:rsid w:val="00EF1A85"/>
    <w:rsid w:val="00EF4135"/>
    <w:rsid w:val="00EF4A15"/>
    <w:rsid w:val="00EF592B"/>
    <w:rsid w:val="00EF5B75"/>
    <w:rsid w:val="00EF5BFD"/>
    <w:rsid w:val="00EF621D"/>
    <w:rsid w:val="00EF6259"/>
    <w:rsid w:val="00EF7293"/>
    <w:rsid w:val="00EF7642"/>
    <w:rsid w:val="00EF77F3"/>
    <w:rsid w:val="00EF7FBE"/>
    <w:rsid w:val="00F0012B"/>
    <w:rsid w:val="00F0083F"/>
    <w:rsid w:val="00F00AAC"/>
    <w:rsid w:val="00F013DB"/>
    <w:rsid w:val="00F01A93"/>
    <w:rsid w:val="00F01B77"/>
    <w:rsid w:val="00F0206E"/>
    <w:rsid w:val="00F02371"/>
    <w:rsid w:val="00F02423"/>
    <w:rsid w:val="00F05181"/>
    <w:rsid w:val="00F07079"/>
    <w:rsid w:val="00F12416"/>
    <w:rsid w:val="00F14C3D"/>
    <w:rsid w:val="00F15AED"/>
    <w:rsid w:val="00F16306"/>
    <w:rsid w:val="00F169F3"/>
    <w:rsid w:val="00F16A6D"/>
    <w:rsid w:val="00F16D18"/>
    <w:rsid w:val="00F173FA"/>
    <w:rsid w:val="00F17C67"/>
    <w:rsid w:val="00F17F42"/>
    <w:rsid w:val="00F200F8"/>
    <w:rsid w:val="00F20E10"/>
    <w:rsid w:val="00F22B46"/>
    <w:rsid w:val="00F23AE7"/>
    <w:rsid w:val="00F24E45"/>
    <w:rsid w:val="00F254BB"/>
    <w:rsid w:val="00F256C3"/>
    <w:rsid w:val="00F258BE"/>
    <w:rsid w:val="00F26064"/>
    <w:rsid w:val="00F264FF"/>
    <w:rsid w:val="00F27970"/>
    <w:rsid w:val="00F3095E"/>
    <w:rsid w:val="00F30C97"/>
    <w:rsid w:val="00F30F79"/>
    <w:rsid w:val="00F313E1"/>
    <w:rsid w:val="00F31474"/>
    <w:rsid w:val="00F3173D"/>
    <w:rsid w:val="00F323C4"/>
    <w:rsid w:val="00F345F1"/>
    <w:rsid w:val="00F34801"/>
    <w:rsid w:val="00F35176"/>
    <w:rsid w:val="00F355E4"/>
    <w:rsid w:val="00F36007"/>
    <w:rsid w:val="00F364CF"/>
    <w:rsid w:val="00F3662E"/>
    <w:rsid w:val="00F36F88"/>
    <w:rsid w:val="00F372A0"/>
    <w:rsid w:val="00F3783D"/>
    <w:rsid w:val="00F400A5"/>
    <w:rsid w:val="00F41765"/>
    <w:rsid w:val="00F42693"/>
    <w:rsid w:val="00F42C20"/>
    <w:rsid w:val="00F44D11"/>
    <w:rsid w:val="00F45EE6"/>
    <w:rsid w:val="00F46F1E"/>
    <w:rsid w:val="00F50524"/>
    <w:rsid w:val="00F50A53"/>
    <w:rsid w:val="00F514EA"/>
    <w:rsid w:val="00F516A1"/>
    <w:rsid w:val="00F5273D"/>
    <w:rsid w:val="00F53840"/>
    <w:rsid w:val="00F53C76"/>
    <w:rsid w:val="00F54478"/>
    <w:rsid w:val="00F55308"/>
    <w:rsid w:val="00F55433"/>
    <w:rsid w:val="00F55DB7"/>
    <w:rsid w:val="00F55EFE"/>
    <w:rsid w:val="00F55FD5"/>
    <w:rsid w:val="00F57143"/>
    <w:rsid w:val="00F57A94"/>
    <w:rsid w:val="00F60739"/>
    <w:rsid w:val="00F60FE4"/>
    <w:rsid w:val="00F612EE"/>
    <w:rsid w:val="00F617C3"/>
    <w:rsid w:val="00F61BFD"/>
    <w:rsid w:val="00F62026"/>
    <w:rsid w:val="00F644EF"/>
    <w:rsid w:val="00F64517"/>
    <w:rsid w:val="00F65E9C"/>
    <w:rsid w:val="00F67067"/>
    <w:rsid w:val="00F6707D"/>
    <w:rsid w:val="00F67F95"/>
    <w:rsid w:val="00F70920"/>
    <w:rsid w:val="00F70D5E"/>
    <w:rsid w:val="00F71B1A"/>
    <w:rsid w:val="00F72727"/>
    <w:rsid w:val="00F731A1"/>
    <w:rsid w:val="00F734F9"/>
    <w:rsid w:val="00F74173"/>
    <w:rsid w:val="00F743C0"/>
    <w:rsid w:val="00F74A51"/>
    <w:rsid w:val="00F74E77"/>
    <w:rsid w:val="00F751E9"/>
    <w:rsid w:val="00F75A4D"/>
    <w:rsid w:val="00F75C2A"/>
    <w:rsid w:val="00F75F8F"/>
    <w:rsid w:val="00F75FA6"/>
    <w:rsid w:val="00F767E8"/>
    <w:rsid w:val="00F76DE6"/>
    <w:rsid w:val="00F77353"/>
    <w:rsid w:val="00F80079"/>
    <w:rsid w:val="00F802E9"/>
    <w:rsid w:val="00F80C09"/>
    <w:rsid w:val="00F8296B"/>
    <w:rsid w:val="00F833AD"/>
    <w:rsid w:val="00F83809"/>
    <w:rsid w:val="00F838B8"/>
    <w:rsid w:val="00F83BE2"/>
    <w:rsid w:val="00F84789"/>
    <w:rsid w:val="00F855FD"/>
    <w:rsid w:val="00F85B32"/>
    <w:rsid w:val="00F877DC"/>
    <w:rsid w:val="00F878B6"/>
    <w:rsid w:val="00F87E0C"/>
    <w:rsid w:val="00F90004"/>
    <w:rsid w:val="00F90240"/>
    <w:rsid w:val="00F90B7F"/>
    <w:rsid w:val="00F91165"/>
    <w:rsid w:val="00F91CC6"/>
    <w:rsid w:val="00F91CFE"/>
    <w:rsid w:val="00F926FD"/>
    <w:rsid w:val="00F92BD3"/>
    <w:rsid w:val="00F94A22"/>
    <w:rsid w:val="00F97229"/>
    <w:rsid w:val="00F97B8C"/>
    <w:rsid w:val="00FA05B7"/>
    <w:rsid w:val="00FA05DA"/>
    <w:rsid w:val="00FA0B73"/>
    <w:rsid w:val="00FA0CCD"/>
    <w:rsid w:val="00FA1783"/>
    <w:rsid w:val="00FA1CAF"/>
    <w:rsid w:val="00FA1F23"/>
    <w:rsid w:val="00FA1F2D"/>
    <w:rsid w:val="00FA1F91"/>
    <w:rsid w:val="00FA2142"/>
    <w:rsid w:val="00FA2C55"/>
    <w:rsid w:val="00FA3013"/>
    <w:rsid w:val="00FA4134"/>
    <w:rsid w:val="00FA5017"/>
    <w:rsid w:val="00FA5DDE"/>
    <w:rsid w:val="00FA73C0"/>
    <w:rsid w:val="00FA7730"/>
    <w:rsid w:val="00FA7D41"/>
    <w:rsid w:val="00FA7DF3"/>
    <w:rsid w:val="00FB1112"/>
    <w:rsid w:val="00FB121D"/>
    <w:rsid w:val="00FB1D35"/>
    <w:rsid w:val="00FB1EFB"/>
    <w:rsid w:val="00FB2326"/>
    <w:rsid w:val="00FB303C"/>
    <w:rsid w:val="00FB3451"/>
    <w:rsid w:val="00FB377D"/>
    <w:rsid w:val="00FB38D9"/>
    <w:rsid w:val="00FB490F"/>
    <w:rsid w:val="00FB5ACA"/>
    <w:rsid w:val="00FB6D21"/>
    <w:rsid w:val="00FB7557"/>
    <w:rsid w:val="00FB7641"/>
    <w:rsid w:val="00FB7A55"/>
    <w:rsid w:val="00FB7BDB"/>
    <w:rsid w:val="00FC0B87"/>
    <w:rsid w:val="00FC20D4"/>
    <w:rsid w:val="00FC25B3"/>
    <w:rsid w:val="00FC27D9"/>
    <w:rsid w:val="00FC3060"/>
    <w:rsid w:val="00FC3115"/>
    <w:rsid w:val="00FC4B5A"/>
    <w:rsid w:val="00FC4CEF"/>
    <w:rsid w:val="00FC4D9F"/>
    <w:rsid w:val="00FC4DBD"/>
    <w:rsid w:val="00FC4EF1"/>
    <w:rsid w:val="00FC570F"/>
    <w:rsid w:val="00FC5909"/>
    <w:rsid w:val="00FC62E7"/>
    <w:rsid w:val="00FC72A7"/>
    <w:rsid w:val="00FC7BD8"/>
    <w:rsid w:val="00FD1DA3"/>
    <w:rsid w:val="00FD21F0"/>
    <w:rsid w:val="00FD230E"/>
    <w:rsid w:val="00FD2DCA"/>
    <w:rsid w:val="00FD2E5D"/>
    <w:rsid w:val="00FD3B66"/>
    <w:rsid w:val="00FD4EEB"/>
    <w:rsid w:val="00FD53E4"/>
    <w:rsid w:val="00FD6483"/>
    <w:rsid w:val="00FD74C8"/>
    <w:rsid w:val="00FE01A5"/>
    <w:rsid w:val="00FE07BF"/>
    <w:rsid w:val="00FE0847"/>
    <w:rsid w:val="00FE099E"/>
    <w:rsid w:val="00FE1940"/>
    <w:rsid w:val="00FE1CDB"/>
    <w:rsid w:val="00FE201F"/>
    <w:rsid w:val="00FE2F32"/>
    <w:rsid w:val="00FE2F4B"/>
    <w:rsid w:val="00FE43A7"/>
    <w:rsid w:val="00FE4CB8"/>
    <w:rsid w:val="00FE5A3A"/>
    <w:rsid w:val="00FE69CC"/>
    <w:rsid w:val="00FE6AD4"/>
    <w:rsid w:val="00FE6B03"/>
    <w:rsid w:val="00FE6DD0"/>
    <w:rsid w:val="00FE7738"/>
    <w:rsid w:val="00FE7761"/>
    <w:rsid w:val="00FF069B"/>
    <w:rsid w:val="00FF1642"/>
    <w:rsid w:val="00FF1B1A"/>
    <w:rsid w:val="00FF2799"/>
    <w:rsid w:val="00FF33AF"/>
    <w:rsid w:val="00FF444B"/>
    <w:rsid w:val="00FF593C"/>
    <w:rsid w:val="00F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0CF0D03B"/>
  <w15:docId w15:val="{8AF44284-BEEE-4F34-81A0-B58E6739AD0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1D7DC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VSVerzija" w:customStyle="true">
    <w:name w:val="VS_Verzija"/>
    <w:basedOn w:val="Normal"/>
    <w:rsid w:val="001D7DC0"/>
    <w:pPr>
      <w:jc w:val="both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D7D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D7DC0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1"/>
    <w:qFormat/>
    <w:rsid w:val="00B0636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0636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0636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0636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06363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8913EB"/>
    <w:rPr>
      <w:color w:val="0000FF"/>
      <w:u w:val="single"/>
    </w:rPr>
  </w:style>
  <w:style w:type="paragraph" w:styleId="Default" w:customStyle="true">
    <w:name w:val="Default"/>
    <w:rsid w:val="00E3230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2E56BE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E56BE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2E56BE"/>
    <w:rPr>
      <w:vertAlign w:val="superscript"/>
    </w:rPr>
  </w:style>
  <w:style w:type="paragraph" w:styleId="Tijeloteksta">
    <w:name w:val="Body Text"/>
    <w:basedOn w:val="Normal"/>
    <w:link w:val="TijelotekstaChar"/>
    <w:uiPriority w:val="1"/>
    <w:qFormat/>
    <w:rsid w:val="000B5950"/>
    <w:pPr>
      <w:widowControl w:val="false"/>
      <w:autoSpaceDE w:val="false"/>
      <w:autoSpaceDN w:val="false"/>
      <w:spacing w:before="44"/>
    </w:pPr>
    <w:rPr>
      <w:rFonts w:ascii="Verdana" w:hAnsi="Verdana" w:eastAsia="Verdana" w:cs="Verdana"/>
      <w:lang w:eastAsia="en-US"/>
    </w:rPr>
  </w:style>
  <w:style w:type="character" w:styleId="TijelotekstaChar" w:customStyle="true">
    <w:name w:val="Tijelo teksta Char"/>
    <w:basedOn w:val="Zadanifontodlomka"/>
    <w:link w:val="Tijeloteksta"/>
    <w:uiPriority w:val="1"/>
    <w:rsid w:val="000B5950"/>
    <w:rPr>
      <w:rFonts w:ascii="Verdana" w:hAnsi="Verdana" w:eastAsia="Verdana" w:cs="Verdana"/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F0206E"/>
  </w:style>
  <w:style w:type="character" w:styleId="Nerijeenospominjanje1" w:customStyle="true">
    <w:name w:val="Neriješeno spominjanje1"/>
    <w:basedOn w:val="Zadanifontodlomka"/>
    <w:uiPriority w:val="99"/>
    <w:semiHidden/>
    <w:unhideWhenUsed/>
    <w:rsid w:val="00F0206E"/>
    <w:rPr>
      <w:color w:val="605E5C"/>
      <w:shd w:val="clear" w:color="auto" w:fill="E1DFDD"/>
    </w:rPr>
  </w:style>
  <w:style w:type="character" w:styleId="Nerijeenospominjanje2" w:customStyle="true">
    <w:name w:val="Neriješeno spominjanje2"/>
    <w:basedOn w:val="Zadanifontodlomka"/>
    <w:uiPriority w:val="99"/>
    <w:semiHidden/>
    <w:unhideWhenUsed/>
    <w:rsid w:val="00B83425"/>
    <w:rPr>
      <w:color w:val="605E5C"/>
      <w:shd w:val="clear" w:color="auto" w:fill="E1DFDD"/>
    </w:rPr>
  </w:style>
  <w:style w:type="character" w:styleId="Naglaeno">
    <w:name w:val="Strong"/>
    <w:basedOn w:val="Zadanifontodlomka"/>
    <w:uiPriority w:val="22"/>
    <w:qFormat/>
    <w:rsid w:val="00BE2B9F"/>
    <w:rPr>
      <w:b/>
      <w:bCs/>
    </w:rPr>
  </w:style>
  <w:style w:type="character" w:styleId="document-highlight" w:customStyle="true">
    <w:name w:val="document-highlight"/>
    <w:basedOn w:val="Zadanifontodlomka"/>
    <w:rsid w:val="00CD7076"/>
  </w:style>
  <w:style w:type="character" w:styleId="Tekstrezerviranogmjesta">
    <w:name w:val="Placeholder Text"/>
    <w:basedOn w:val="Zadanifontodlomka"/>
    <w:uiPriority w:val="99"/>
    <w:semiHidden/>
    <w:rsid w:val="0082056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205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056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056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056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23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600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481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375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9162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179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4828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76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086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849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127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35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77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986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35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806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647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188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8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113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8943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86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860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19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445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1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4986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1673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335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147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240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296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491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305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32/II</izvorni_sadrzaj>
    <derivirana_varijabla naziv="DomainObject.Prostorija.Naziv_1">Soba 32/II</derivirana_varijabla>
  </DomainObject.Prostorija.Naziv>
  <DomainObject.Prostorija.Oznaka>
    <izvorni_sadrzaj>Soba 32/II</izvorni_sadrzaj>
    <derivirana_varijabla naziv="DomainObject.Prostorija.Oznaka_1">Soba 32/II</derivirana_varijabla>
  </DomainObject.Prostorija.Oznaka>
  <DomainObject.Obrazlozenje>
    <izvorni_sadrzaj/>
    <derivirana_varijabla naziv="DomainObject.Obrazlozenje_1"/>
  </DomainObject.Obrazlozenje>
  <DomainObject.StvarniPocetakDatum>
    <izvorni_sadrzaj>30. lipnja 2026.</izvorni_sadrzaj>
    <derivirana_varijabla naziv="DomainObject.StvarniPocetakDatum_1">30. lipnja 2026.</derivirana_varijabla>
  </DomainObject.StvarniPocetakDatum>
  <DomainObject.StvarniZavrsetakDatum>
    <izvorni_sadrzaj>30. lipnja 2026.</izvorni_sadrzaj>
    <derivirana_varijabla naziv="DomainObject.StvarniZavrsetakDatum_1">30. lipnja 2026.</derivirana_varijabla>
  </DomainObject.StvarniZavrsetakDatum>
  <DomainObject.PlaniraniZavrsetakDatum>
    <izvorni_sadrzaj>30. lipnja 2026.</izvorni_sadrzaj>
    <derivirana_varijabla naziv="DomainObject.PlaniraniZavrsetakDatum_1">30. lipnja 2026.</derivirana_varijabla>
  </DomainObject.PlaniraniZavrsetakDatum>
  <DomainObject.PlaniraniPocetakDatum>
    <izvorni_sadrzaj>30. lipnja 2026.</izvorni_sadrzaj>
    <derivirana_varijabla naziv="DomainObject.PlaniraniPocetakDatum_1">30. lipnja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30. lipnja 2026.</izvorni_sadrzaj>
    <derivirana_varijabla naziv="DomainObject.Zapisnik.DatumKreiranja_1">30.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St-289/2026-11</izvorni_sadrzaj>
    <derivirana_varijabla naziv="DomainObject.Zapisnik.Oznaka_1">St-289/2026-11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svibnja 2026.</izvorni_sadrzaj>
    <derivirana_varijabla naziv="DomainObject.Predmet.DatumIzradeOptuznogAkta_1">7. svibnja 2026.</derivirana_varijabla>
  </DomainObject.Predmet.DatumIzradeOptuznogAkta>
  <DomainObject.Predmet.DatumIzradeOptuznogAktaFormated>
    <izvorni_sadrzaj>7.5.2026.</izvorni_sadrzaj>
    <derivirana_varijabla naziv="DomainObject.Predmet.DatumIzradeOptuznogAktaFormated_1">7.5.2026.</derivirana_varijabla>
  </DomainObject.Predmet.DatumIzradeOptuznogAktaFormated>
  <DomainObject.Predmet.DatumOsnivanja>
    <izvorni_sadrzaj>8. svibnja 2026.</izvorni_sadrzaj>
    <derivirana_varijabla naziv="DomainObject.Predmet.DatumOsnivanja_1">8.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svibnja 2026.</izvorni_sadrzaj>
    <derivirana_varijabla naziv="DomainObject.Predmet.DatumPrimitkaOptuznogAkta_1">7.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St-289/2026</izvorni_sadrzaj>
    <derivirana_varijabla naziv="DomainObject.Predmet.OznakaBroj_1">St-289/2026</derivirana_varijabla>
  </DomainObject.Predmet.OznakaBroj>
  <DomainObject.Predmet.OznakaBrojOptuznogAkta>
    <izvorni_sadrzaj>04-06-26-381</izvorni_sadrzaj>
    <derivirana_varijabla naziv="DomainObject.Predmet.OznakaBrojOptuznogAkta_1">04-06-26-381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INVESTOS društvo s ograničenom odgovornošću za trgovinu i usluge zastupanog po punomoćniku Josip Vidović</izvorni_sadrzaj>
    <derivirana_varijabla naziv="DomainObject.Predmet.ProtustrankaFormated_1">  INVESTOS društvo s ograničenom odgovornošću za trgovinu i usluge zastupanog po punomoćniku Josip Vidović</derivirana_varijabla>
  </DomainObject.Predmet.ProtustrankaFormated>
  <DomainObject.Predmet.ProtustrankaFormatedOIB>
    <izvorni_sadrzaj>  INVESTOS društvo s ograničenom odgovornošću za trgovinu i usluge, OIB 03156882014 zastupanog po punomoćniku Josip Vidović</izvorni_sadrzaj>
    <derivirana_varijabla naziv="DomainObject.Predmet.ProtustrankaFormatedOIB_1">  INVESTOS društvo s ograničenom odgovornošću za trgovinu i usluge, OIB 03156882014 zastupanog po punomoćniku Josip Vidović</derivirana_varijabla>
  </DomainObject.Predmet.ProtustrankaFormatedOIB>
  <DomainObject.Predmet.ProtustrankaFormatedWithAdress>
    <izvorni_sadrzaj> INVESTOS društvo s ograničenom odgovornošću za trgovinu i usluge, Plitvička 1a, 31000 Osijek zastupanog po punomoćniku Josip Vidović</izvorni_sadrzaj>
    <derivirana_varijabla naziv="DomainObject.Predmet.ProtustrankaFormatedWithAdress_1"> INVESTOS društvo s ograničenom odgovornošću za trgovinu i usluge, Plitvička 1a, 31000 Osijek zastupanog po punomoćniku Josip Vidović</derivirana_varijabla>
  </DomainObject.Predmet.ProtustrankaFormatedWithAdress>
  <DomainObject.Predmet.ProtustrankaFormatedWithAdressOIB>
    <izvorni_sadrzaj> INVESTOS društvo s ograničenom odgovornošću za trgovinu i usluge, OIB 03156882014, Plitvička 1a, 31000 Osijek zastupanog po punomoćniku Josip Vidović</izvorni_sadrzaj>
    <derivirana_varijabla naziv="DomainObject.Predmet.ProtustrankaFormatedWithAdressOIB_1"> INVESTOS društvo s ograničenom odgovornošću za trgovinu i usluge, OIB 03156882014, Plitvička 1a, 31000 Osijek zastupanog po punomoćniku Josip Vidović</derivirana_varijabla>
  </DomainObject.Predmet.ProtustrankaFormatedWithAdressOIB>
  <DomainObject.Predmet.ProtustrankaWithAdress>
    <izvorni_sadrzaj>INVESTOS društvo s ograničenom odgovornošću za trgovinu i usluge Plitvička 1a, 31000 Osijek</izvorni_sadrzaj>
    <derivirana_varijabla naziv="DomainObject.Predmet.ProtustrankaWithAdress_1">INVESTOS društvo s ograničenom odgovornošću za trgovinu i usluge Plitvička 1a, 31000 Osijek</derivirana_varijabla>
  </DomainObject.Predmet.ProtustrankaWithAdress>
  <DomainObject.Predmet.ProtustrankaWithAdressOIB>
    <izvorni_sadrzaj>INVESTOS društvo s ograničenom odgovornošću za trgovinu i usluge, OIB 03156882014, Plitvička 1a, 31000 Osijek</izvorni_sadrzaj>
    <derivirana_varijabla naziv="DomainObject.Predmet.ProtustrankaWithAdressOIB_1">INVESTOS društvo s ograničenom odgovornošću za trgovinu i usluge, OIB 03156882014, Plitvička 1a, 31000 Osijek</derivirana_varijabla>
  </DomainObject.Predmet.ProtustrankaWithAdressOIB>
  <DomainObject.Predmet.ProtustrankaNazivFormated>
    <izvorni_sadrzaj>INVESTOS društvo s ograničenom odgovornošću za trgovinu i usluge</izvorni_sadrzaj>
    <derivirana_varijabla naziv="DomainObject.Predmet.ProtustrankaNazivFormated_1">INVESTOS društvo s ograničenom odgovornošću za trgovinu i usluge</derivirana_varijabla>
  </DomainObject.Predmet.ProtustrankaNazivFormated>
  <DomainObject.Predmet.ProtustrankaNazivFormatedOIB>
    <izvorni_sadrzaj>INVESTOS društvo s ograničenom odgovornošću za trgovinu i usluge, OIB 03156882014</izvorni_sadrzaj>
    <derivirana_varijabla naziv="DomainObject.Predmet.ProtustrankaNazivFormatedOIB_1">INVESTOS društvo s ograničenom odgovornošću za trgovinu i usluge, OIB 03156882014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 Referada</izvorni_sadrzaj>
    <derivirana_varijabla naziv="DomainObject.Predmet.Referada.Naziv_1">24. Referada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Željka Matijević</izvorni_sadrzaj>
    <derivirana_varijabla naziv="DomainObject.Predmet.Referada.Sudac_1">Željka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 Referada</izvorni_sadrzaj>
    <derivirana_varijabla naziv="DomainObject.Predmet.TrenutnaLokacijaSpisa.Naziv_1">24.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Kuzevski</izvorni_sadrzaj>
    <derivirana_varijabla naziv="DomainObject.Predmet.Zapisnicar_1">Vlasta Kuzevski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INVESTOS društvo s ograničenom odgovornošću za trgovinu i usluge zastupanog po punomoćniku Josip Vidović</item>
    </izvorni_sadrzaj>
    <derivirana_varijabla naziv="DomainObject.Predmet.ProtuStrankaListFormated_1">
      <item>INVESTOS društvo s ograničenom odgovornošću za trgovinu i usluge zastupanog po punomoćniku Josip Vidović</item>
    </derivirana_varijabla>
  </DomainObject.Predmet.ProtuStrankaListFormated>
  <DomainObject.Predmet.ProtuStrankaListFormatedOIB>
    <izvorni_sadrzaj>
      <item>INVESTOS društvo s ograničenom odgovornošću za trgovinu i usluge, OIB 03156882014 zastupanog po punomoćniku Josip Vidović</item>
    </izvorni_sadrzaj>
    <derivirana_varijabla naziv="DomainObject.Predmet.ProtuStrankaListFormatedOIB_1">
      <item>INVESTOS društvo s ograničenom odgovornošću za trgovinu i usluge, OIB 03156882014 zastupanog po punomoćniku Josip Vidović</item>
    </derivirana_varijabla>
  </DomainObject.Predmet.ProtuStrankaListFormatedOIB>
  <DomainObject.Predmet.ProtuStrankaListFormatedWithAdress>
    <izvorni_sadrzaj>
      <item>INVESTOS društvo s ograničenom odgovornošću za trgovinu i usluge, Plitvička 1a, 31000 Osijek zastupanog po punomoćniku Josip Vidović</item>
    </izvorni_sadrzaj>
    <derivirana_varijabla naziv="DomainObject.Predmet.ProtuStrankaListFormatedWithAdress_1">
      <item>INVESTOS društvo s ograničenom odgovornošću za trgovinu i usluge, Plitvička 1a, 31000 Osijek zastupanog po punomoćniku Josip Vidović</item>
    </derivirana_varijabla>
  </DomainObject.Predmet.ProtuStrankaListFormatedWithAdress>
  <DomainObject.Predmet.ProtuStrankaListFormatedWithAdressOIB>
    <izvorni_sadrzaj>
      <item>INVESTOS društvo s ograničenom odgovornošću za trgovinu i usluge, OIB 03156882014, Plitvička 1a, 31000 Osijek zastupanog po punomoćniku Josip Vidović</item>
    </izvorni_sadrzaj>
    <derivirana_varijabla naziv="DomainObject.Predmet.ProtuStrankaListFormatedWithAdressOIB_1">
      <item>INVESTOS društvo s ograničenom odgovornošću za trgovinu i usluge, OIB 03156882014, Plitvička 1a, 31000 Osijek zastupanog po punomoćniku Josip Vidović</item>
    </derivirana_varijabla>
  </DomainObject.Predmet.ProtuStrankaListFormatedWithAdressOIB>
  <DomainObject.Predmet.ProtuStrankaListNazivFormated>
    <izvorni_sadrzaj>
      <item>INVESTOS društvo s ograničenom odgovornošću za trgovinu i usluge</item>
    </izvorni_sadrzaj>
    <derivirana_varijabla naziv="DomainObject.Predmet.ProtuStrankaListNazivFormated_1">
      <item>INVESTOS društvo s ograničenom odgovornošću za trgovinu i usluge</item>
    </derivirana_varijabla>
  </DomainObject.Predmet.ProtuStrankaListNazivFormated>
  <DomainObject.Predmet.ProtuStrankaListNazivFormatedOIB>
    <izvorni_sadrzaj>
      <item>INVESTOS društvo s ograničenom odgovornošću za trgovinu i usluge, OIB 03156882014</item>
    </izvorni_sadrzaj>
    <derivirana_varijabla naziv="DomainObject.Predmet.ProtuStrankaListNazivFormatedOIB_1">
      <item>INVESTOS društvo s ograničenom odgovornošću za trgovinu i usluge, OIB 03156882014</item>
    </derivirana_varijabla>
  </DomainObject.Predmet.ProtuStrankaListNazivFormatedOIB>
  <DomainObject.Predmet.OstaliListFormated>
    <izvorni_sadrzaj>
      <item>Josip Vidović punomoćnik sudionika u postupku INVESTOS društvo s ograničenom odgovornošću za trgovinu i usluge</item>
    </izvorni_sadrzaj>
    <derivirana_varijabla naziv="DomainObject.Predmet.OstaliListFormated_1">
      <item>Josip Vidović punomoćnik sudionika u postupku INVESTOS društvo s ograničenom odgovornošću za trgovinu i usluge</item>
    </derivirana_varijabla>
  </DomainObject.Predmet.OstaliListFormated>
  <DomainObject.Predmet.OstaliListFormatedOIB>
    <izvorni_sadrzaj>
      <item>Josip Vidović, OIB 41554027184 punomoćnik sudionika u postupku INVESTOS društvo s ograničenom odgovornošću za trgovinu i usluge</item>
    </izvorni_sadrzaj>
    <derivirana_varijabla naziv="DomainObject.Predmet.OstaliListFormatedOIB_1">
      <item>Josip Vidović, OIB 41554027184 punomoćnik sudionika u postupku INVESTOS društvo s ograničenom odgovornošću za trgovinu i usluge</item>
    </derivirana_varijabla>
  </DomainObject.Predmet.OstaliListFormatedOIB>
  <DomainObject.Predmet.OstaliListFormatedWithAdress>
    <izvorni_sadrzaj>
      <item>Josip Vidović, Plitvička 1a, 31000 Osijek punomoćnik sudionika u postupku INVESTOS društvo s ograničenom odgovornošću za trgovinu i usluge</item>
    </izvorni_sadrzaj>
    <derivirana_varijabla naziv="DomainObject.Predmet.OstaliListFormatedWithAdress_1">
      <item>Josip Vidović, Plitvička 1a, 31000 Osijek punomoćnik sudionika u postupku INVESTOS društvo s ograničenom odgovornošću za trgovinu i usluge</item>
    </derivirana_varijabla>
  </DomainObject.Predmet.OstaliListFormatedWithAdress>
  <DomainObject.Predmet.OstaliListFormatedWithAdressOIB>
    <izvorni_sadrzaj>
      <item>Josip Vidović, OIB 41554027184, Plitvička 1a, 31000 Osijek punomoćnik sudionika u postupku INVESTOS društvo s ograničenom odgovornošću za trgovinu i usluge</item>
    </izvorni_sadrzaj>
    <derivirana_varijabla naziv="DomainObject.Predmet.OstaliListFormatedWithAdressOIB_1">
      <item>Josip Vidović, OIB 41554027184, Plitvička 1a, 31000 Osijek punomoćnik sudionika u postupku INVESTOS društvo s ograničenom odgovornošću za trgovinu i usluge</item>
    </derivirana_varijabla>
  </DomainObject.Predmet.OstaliListFormatedWithAdressOIB>
  <DomainObject.Predmet.OstaliListNazivFormated>
    <izvorni_sadrzaj>
      <item>Josip Vidović</item>
    </izvorni_sadrzaj>
    <derivirana_varijabla naziv="DomainObject.Predmet.OstaliListNazivFormated_1">
      <item>Josip Vidović</item>
    </derivirana_varijabla>
  </DomainObject.Predmet.OstaliListNazivFormated>
  <DomainObject.Predmet.OstaliListNazivFormatedOIB>
    <izvorni_sadrzaj>
      <item>Josip Vidović, OIB 41554027184</item>
    </izvorni_sadrzaj>
    <derivirana_varijabla naziv="DomainObject.Predmet.OstaliListNazivFormatedOIB_1">
      <item>Josip Vidović, OIB 41554027184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>St-289/2026-11</izvorni_sadrzaj>
    <derivirana_varijabla naziv="DomainObject.PoslovniBrojDokumenta_1">St-289/2026-11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INVESTOS društvo s ograničenom odgovornošću za trgovinu i usluge</izvorni_sadrzaj>
    <derivirana_varijabla naziv="DomainObject.Predmet.ProtustrankaIDrugi_1">INVESTOS društvo s ograničenom odgovornošću za trgovinu i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INVESTOS društvo s ograničenom odgovornošću za trgovinu i usluge, OIB 03156882014, Plitvička 1a, 31000 Osijek</izvorni_sadrzaj>
    <derivirana_varijabla naziv="DomainObject.Predmet.ProtustrankaIDrugiAdressOIB_1">INVESTOS društvo s ograničenom odgovornošću za trgovinu i usluge, OIB 03156882014, Plitvička 1a,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INVESTOS društvo s ograničenom odgovornošću za trgovinu i usluge</item>
      <item>Financijska agencija</item>
      <item>Josip Vidović</item>
    </izvorni_sadrzaj>
    <derivirana_varijabla naziv="DomainObject.Predmet.SudioniciListNaziv_1">
      <item>INVESTOS društvo s ograničenom odgovornošću za trgovinu i usluge</item>
      <item>Financijska agencija</item>
      <item>Josip Vidović</item>
    </derivirana_varijabla>
  </DomainObject.Predmet.SudioniciListNaziv>
  <DomainObject.Predmet.SudioniciListAdressOIB>
    <izvorni_sadrzaj>
      <item>INVESTOS društvo s ograničenom odgovornošću za trgovinu i usluge, OIB 03156882014, Plitvička 1a,31000 Osijek</item>
      <item>Financijska agencija, OIB 85821130368, L.JAGERA 3,31000 Osijek</item>
      <item>Josip Vidović, OIB 41554027184, Plitvička 1a,31000 Osijek</item>
    </izvorni_sadrzaj>
    <derivirana_varijabla naziv="DomainObject.Predmet.SudioniciListAdressOIB_1">
      <item>INVESTOS društvo s ograničenom odgovornošću za trgovinu i usluge, OIB 03156882014, Plitvička 1a,31000 Osijek</item>
      <item>Financijska agencija, OIB 85821130368, L.JAGERA 3,31000 Osijek</item>
      <item>Josip Vidović, OIB 41554027184, Plitvička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03156882014</item>
      <item>, OIB 85821130368</item>
      <item>, OIB 41554027184</item>
    </izvorni_sadrzaj>
    <derivirana_varijabla naziv="DomainObject.Predmet.SudioniciListNazivOIB_1">
      <item>, OIB 03156882014</item>
      <item>, OIB 85821130368</item>
      <item>, OIB 41554027184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Nensi Matijević, OIB 38371047949, Novogradiška 35, 31000 Osijek</item>
    </izvorni_sadrzaj>
    <derivirana_varijabla naziv="DomainObject.Predmet.StecajniUpraviteljiListAddressOIB_1">
      <item>Nensi Matijević, OIB 38371047949, Novogradiška 35,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svibnja 2026.</izvorni_sadrzaj>
    <derivirana_varijabla naziv="DomainObject.Predmet.DatumPocetkaProcesa_1">7.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3F6AF-991E-4FA5-97F8-1BE168BF1A5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1888</properties:Characters>
  <properties:Lines>72</properties:Lines>
  <properties:Paragraphs>26</properties:Paragraphs>
  <properties:TotalTime>28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2026-06-30T05:55:00Z</dcterms:created>
  <dc:creator>Snježana Andrijanić</dc:creator>
  <dc:description/>
  <cp:keywords/>
  <cp:lastModifiedBy>Gordana Harc</cp:lastModifiedBy>
  <cp:lastPrinted>2026-06-30T08:17:00Z</cp:lastPrinted>
  <dcterms:modified xmlns:xsi="http://www.w3.org/2001/XMLSchema-instance" xsi:type="dcterms:W3CDTF">2026-06-30T08:30:00Z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St-289/2026-11 / Zapisnik - Ročište radi rasprave o uvjetima za otvaranje steč. post. (Zapisnik_-_30.6.2026..docx)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